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363" w:rsidRPr="00E46363" w:rsidRDefault="00E46363" w:rsidP="00E46363">
      <w:pPr>
        <w:jc w:val="center"/>
        <w:rPr>
          <w:b/>
          <w:sz w:val="32"/>
          <w:szCs w:val="32"/>
        </w:rPr>
      </w:pPr>
      <w:bookmarkStart w:id="0" w:name="_GoBack"/>
      <w:bookmarkEnd w:id="0"/>
      <w:r w:rsidRPr="00E46363">
        <w:rPr>
          <w:b/>
          <w:sz w:val="32"/>
          <w:szCs w:val="32"/>
        </w:rPr>
        <w:t>SEZNAM ZAKÁZEK (STAVEBNÍCH PRACÍ) REALIZOVANÝCH DODAVATELEM</w:t>
      </w:r>
    </w:p>
    <w:p w:rsidR="00E46363" w:rsidRPr="0035173C" w:rsidRDefault="00E46363" w:rsidP="00E46363">
      <w:pPr>
        <w:jc w:val="center"/>
        <w:rPr>
          <w:rFonts w:ascii="Calibri" w:hAnsi="Calibri"/>
          <w:b/>
          <w:sz w:val="16"/>
          <w:szCs w:val="16"/>
        </w:rPr>
      </w:pPr>
    </w:p>
    <w:p w:rsidR="00E46363" w:rsidRPr="00CD282E" w:rsidRDefault="00E46363" w:rsidP="00B915D9">
      <w:pPr>
        <w:rPr>
          <w:rFonts w:ascii="Calibri" w:hAnsi="Calibri"/>
          <w:b/>
          <w:color w:val="000000"/>
          <w:spacing w:val="-3"/>
          <w:sz w:val="28"/>
          <w:szCs w:val="28"/>
        </w:rPr>
      </w:pPr>
      <w:r w:rsidRPr="00CD282E">
        <w:rPr>
          <w:rFonts w:ascii="Calibri" w:hAnsi="Calibri"/>
        </w:rPr>
        <w:t>Název veřejné zakázky:</w:t>
      </w:r>
      <w:r>
        <w:rPr>
          <w:rFonts w:ascii="Calibri" w:hAnsi="Calibri"/>
          <w:b/>
        </w:rPr>
        <w:t xml:space="preserve"> </w:t>
      </w:r>
      <w:r>
        <w:rPr>
          <w:rFonts w:ascii="Calibri" w:hAnsi="Calibri"/>
          <w:b/>
        </w:rPr>
        <w:tab/>
      </w:r>
      <w:r w:rsidR="00B915D9">
        <w:rPr>
          <w:rFonts w:ascii="Calibri" w:hAnsi="Calibri"/>
          <w:b/>
        </w:rPr>
        <w:tab/>
      </w:r>
      <w:r w:rsidR="00B915D9">
        <w:rPr>
          <w:rFonts w:ascii="Calibri" w:hAnsi="Calibri"/>
          <w:b/>
          <w:sz w:val="28"/>
          <w:szCs w:val="28"/>
        </w:rPr>
        <w:t>Kostel Bučovice – oprava fasády na věžích</w:t>
      </w:r>
    </w:p>
    <w:p w:rsidR="00E46363" w:rsidRPr="00D042F9" w:rsidRDefault="00E46363" w:rsidP="00E46363">
      <w:pPr>
        <w:jc w:val="center"/>
        <w:rPr>
          <w:rFonts w:ascii="Calibri" w:hAnsi="Calibri"/>
        </w:rPr>
      </w:pPr>
    </w:p>
    <w:p w:rsidR="00E46363" w:rsidRPr="007D6FD0" w:rsidRDefault="00E46363" w:rsidP="00E46363">
      <w:pPr>
        <w:spacing w:line="240" w:lineRule="auto"/>
        <w:rPr>
          <w:rFonts w:ascii="Calibri" w:hAnsi="Calibri"/>
        </w:rPr>
      </w:pPr>
      <w:r w:rsidRPr="00CD282E">
        <w:rPr>
          <w:rFonts w:ascii="Calibri" w:hAnsi="Calibri"/>
        </w:rPr>
        <w:t xml:space="preserve">Zadavatel </w:t>
      </w:r>
      <w:r>
        <w:rPr>
          <w:rFonts w:ascii="Calibri" w:hAnsi="Calibri"/>
        </w:rPr>
        <w:t xml:space="preserve">veřejné zakázky: </w:t>
      </w:r>
      <w:r>
        <w:rPr>
          <w:rFonts w:ascii="Calibri" w:hAnsi="Calibri"/>
        </w:rPr>
        <w:tab/>
      </w:r>
      <w:r w:rsidRPr="007D6FD0">
        <w:rPr>
          <w:rFonts w:ascii="Calibri" w:hAnsi="Calibri"/>
          <w:b/>
          <w:color w:val="000000"/>
          <w:spacing w:val="-3"/>
        </w:rPr>
        <w:t>Římskokatolická farnost Bučovice</w:t>
      </w:r>
    </w:p>
    <w:p w:rsidR="00E46363" w:rsidRPr="007D6FD0" w:rsidRDefault="00E46363" w:rsidP="00E46363">
      <w:pPr>
        <w:ind w:left="360"/>
        <w:rPr>
          <w:rFonts w:ascii="Calibri" w:hAnsi="Calibri"/>
        </w:rPr>
      </w:pP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  <w:color w:val="000000"/>
          <w:spacing w:val="-3"/>
        </w:rPr>
        <w:t xml:space="preserve">Mírová 203, </w:t>
      </w:r>
      <w:r w:rsidRPr="003C1B90">
        <w:rPr>
          <w:rFonts w:ascii="Calibri" w:hAnsi="Calibri"/>
        </w:rPr>
        <w:t>685 01 Bučovice</w:t>
      </w:r>
    </w:p>
    <w:p w:rsidR="00E46363" w:rsidRDefault="00E46363" w:rsidP="00E46363">
      <w:pPr>
        <w:ind w:left="2124" w:firstLine="708"/>
        <w:rPr>
          <w:rFonts w:ascii="Calibri" w:hAnsi="Calibri"/>
          <w:color w:val="000000"/>
          <w:spacing w:val="-3"/>
        </w:rPr>
      </w:pPr>
      <w:r w:rsidRPr="00D042F9">
        <w:rPr>
          <w:rFonts w:ascii="Calibri" w:hAnsi="Calibri"/>
        </w:rPr>
        <w:t>IČ</w:t>
      </w:r>
      <w:r>
        <w:rPr>
          <w:rFonts w:ascii="Calibri" w:hAnsi="Calibri"/>
        </w:rPr>
        <w:t>O</w:t>
      </w:r>
      <w:r w:rsidRPr="00D042F9">
        <w:rPr>
          <w:rFonts w:ascii="Calibri" w:hAnsi="Calibri"/>
        </w:rPr>
        <w:t xml:space="preserve">: </w:t>
      </w:r>
      <w:r w:rsidRPr="007F578D">
        <w:rPr>
          <w:rFonts w:ascii="Calibri" w:hAnsi="Calibri"/>
          <w:color w:val="000000"/>
          <w:spacing w:val="-3"/>
        </w:rPr>
        <w:t>61729795</w:t>
      </w:r>
    </w:p>
    <w:p w:rsidR="000D3426" w:rsidRDefault="00E46363" w:rsidP="000D3426">
      <w:pPr>
        <w:spacing w:line="240" w:lineRule="auto"/>
        <w:rPr>
          <w:rFonts w:ascii="Calibri" w:hAnsi="Calibri"/>
        </w:rPr>
      </w:pPr>
      <w:r>
        <w:rPr>
          <w:rFonts w:ascii="Calibri" w:hAnsi="Calibri"/>
        </w:rPr>
        <w:t xml:space="preserve">Dodavatel:  </w:t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 w:rsidRPr="00CD282E">
        <w:rPr>
          <w:rFonts w:ascii="Calibri" w:hAnsi="Calibri"/>
          <w:highlight w:val="yellow"/>
        </w:rPr>
        <w:t>……</w:t>
      </w:r>
      <w:r w:rsidRPr="00CD282E">
        <w:rPr>
          <w:rFonts w:ascii="Calibri" w:hAnsi="Calibri"/>
          <w:i/>
          <w:highlight w:val="yellow"/>
        </w:rPr>
        <w:t>název</w:t>
      </w:r>
      <w:r w:rsidRPr="00CD282E">
        <w:rPr>
          <w:rFonts w:ascii="Calibri" w:hAnsi="Calibri"/>
          <w:highlight w:val="yellow"/>
        </w:rPr>
        <w:t>……………………………</w:t>
      </w:r>
    </w:p>
    <w:p w:rsidR="00AA030C" w:rsidRPr="000D3426" w:rsidRDefault="00E46363" w:rsidP="000D3426">
      <w:pPr>
        <w:spacing w:line="240" w:lineRule="auto"/>
        <w:ind w:left="2124" w:firstLine="708"/>
        <w:rPr>
          <w:rFonts w:ascii="Calibri" w:hAnsi="Calibri"/>
        </w:rPr>
      </w:pPr>
      <w:r>
        <w:rPr>
          <w:rFonts w:ascii="Calibri" w:hAnsi="Calibri"/>
        </w:rPr>
        <w:t xml:space="preserve">IČO: </w:t>
      </w:r>
      <w:r w:rsidRPr="00CD282E">
        <w:rPr>
          <w:rFonts w:ascii="Calibri" w:hAnsi="Calibri"/>
          <w:highlight w:val="yellow"/>
        </w:rPr>
        <w:t>…………………………………</w:t>
      </w:r>
      <w:proofErr w:type="gramStart"/>
      <w:r w:rsidRPr="00CD282E">
        <w:rPr>
          <w:rFonts w:ascii="Calibri" w:hAnsi="Calibri"/>
          <w:highlight w:val="yellow"/>
        </w:rPr>
        <w:t>…..</w:t>
      </w:r>
      <w:proofErr w:type="gramEnd"/>
    </w:p>
    <w:p w:rsidR="00253D50" w:rsidRDefault="00253D50" w:rsidP="00F0012F">
      <w:pPr>
        <w:rPr>
          <w:rFonts w:ascii="Calibri" w:hAnsi="Calibri"/>
          <w:b/>
          <w:sz w:val="16"/>
          <w:szCs w:val="16"/>
        </w:rPr>
      </w:pPr>
    </w:p>
    <w:p w:rsidR="00F0012F" w:rsidRDefault="00F0012F" w:rsidP="00F0012F">
      <w:pPr>
        <w:rPr>
          <w:rFonts w:ascii="Calibri" w:hAnsi="Calibri"/>
          <w:b/>
          <w:sz w:val="16"/>
          <w:szCs w:val="16"/>
        </w:rPr>
      </w:pPr>
    </w:p>
    <w:p w:rsidR="00F0012F" w:rsidRPr="00F0012F" w:rsidRDefault="00F0012F" w:rsidP="00F0012F">
      <w:pPr>
        <w:rPr>
          <w:rFonts w:ascii="Calibri" w:hAnsi="Calibri"/>
          <w:i/>
        </w:rPr>
      </w:pPr>
      <w:r w:rsidRPr="00F0012F">
        <w:rPr>
          <w:rFonts w:ascii="Calibri" w:hAnsi="Calibri"/>
          <w:i/>
        </w:rPr>
        <w:t>Tabulka seznamu referenčních zakázek</w:t>
      </w:r>
    </w:p>
    <w:tbl>
      <w:tblPr>
        <w:tblW w:w="15276" w:type="dxa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33"/>
        <w:gridCol w:w="1985"/>
        <w:gridCol w:w="1934"/>
        <w:gridCol w:w="2268"/>
        <w:gridCol w:w="1417"/>
        <w:gridCol w:w="1843"/>
        <w:gridCol w:w="2268"/>
        <w:gridCol w:w="3028"/>
      </w:tblGrid>
      <w:tr w:rsidR="00604D3E" w:rsidRPr="00014190" w:rsidTr="005D677E">
        <w:tc>
          <w:tcPr>
            <w:tcW w:w="533" w:type="dxa"/>
            <w:tcBorders>
              <w:left w:val="single" w:sz="4" w:space="0" w:color="auto"/>
            </w:tcBorders>
            <w:shd w:val="clear" w:color="auto" w:fill="F2F2F2"/>
            <w:vAlign w:val="center"/>
          </w:tcPr>
          <w:p w:rsidR="00E46363" w:rsidRPr="00014190" w:rsidRDefault="00E46363" w:rsidP="00864528">
            <w:pPr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Calibri" w:hAnsi="Calibri"/>
                <w:b/>
                <w:color w:val="000000"/>
                <w:sz w:val="20"/>
                <w:szCs w:val="20"/>
              </w:rPr>
              <w:t>p.č</w:t>
            </w:r>
            <w:proofErr w:type="spellEnd"/>
            <w:r>
              <w:rPr>
                <w:rFonts w:ascii="Calibri" w:hAnsi="Calibri"/>
                <w:b/>
                <w:color w:val="000000"/>
                <w:sz w:val="20"/>
                <w:szCs w:val="20"/>
              </w:rPr>
              <w:t>.</w:t>
            </w:r>
            <w:proofErr w:type="gramEnd"/>
          </w:p>
        </w:tc>
        <w:tc>
          <w:tcPr>
            <w:tcW w:w="1985" w:type="dxa"/>
            <w:shd w:val="clear" w:color="auto" w:fill="F2F2F2"/>
            <w:vAlign w:val="center"/>
          </w:tcPr>
          <w:p w:rsidR="00E46363" w:rsidRPr="00014190" w:rsidRDefault="00E46363" w:rsidP="00EE63E0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014190">
              <w:rPr>
                <w:rFonts w:ascii="Calibri" w:hAnsi="Calibri"/>
                <w:b/>
                <w:color w:val="000000"/>
                <w:sz w:val="20"/>
                <w:szCs w:val="20"/>
              </w:rPr>
              <w:t>Název zakázky</w:t>
            </w:r>
          </w:p>
        </w:tc>
        <w:tc>
          <w:tcPr>
            <w:tcW w:w="1934" w:type="dxa"/>
            <w:shd w:val="clear" w:color="auto" w:fill="F2F2F2"/>
            <w:vAlign w:val="center"/>
          </w:tcPr>
          <w:p w:rsidR="00E46363" w:rsidRPr="00014190" w:rsidRDefault="00E46363" w:rsidP="00EE63E0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color w:val="000000"/>
                <w:sz w:val="20"/>
                <w:szCs w:val="20"/>
              </w:rPr>
              <w:t>P</w:t>
            </w:r>
            <w:r w:rsidRPr="00014190">
              <w:rPr>
                <w:rFonts w:ascii="Calibri" w:hAnsi="Calibri"/>
                <w:b/>
                <w:color w:val="000000"/>
                <w:sz w:val="20"/>
                <w:szCs w:val="20"/>
              </w:rPr>
              <w:t>opis zakázky (stručně v bodech)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E46363" w:rsidRDefault="00E46363" w:rsidP="00E46363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014190">
              <w:rPr>
                <w:rFonts w:ascii="Calibri" w:hAnsi="Calibri"/>
                <w:b/>
                <w:color w:val="000000"/>
                <w:sz w:val="20"/>
                <w:szCs w:val="20"/>
              </w:rPr>
              <w:t xml:space="preserve">Doba </w:t>
            </w:r>
            <w:r>
              <w:rPr>
                <w:rFonts w:ascii="Calibri" w:hAnsi="Calibri"/>
                <w:b/>
                <w:color w:val="000000"/>
                <w:sz w:val="20"/>
                <w:szCs w:val="20"/>
              </w:rPr>
              <w:t>realizace zakázky</w:t>
            </w:r>
          </w:p>
          <w:p w:rsidR="00604D3E" w:rsidRDefault="00604D3E" w:rsidP="00E46363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color w:val="000000"/>
                <w:sz w:val="20"/>
                <w:szCs w:val="20"/>
              </w:rPr>
              <w:t>od/do</w:t>
            </w:r>
          </w:p>
          <w:p w:rsidR="00E46363" w:rsidRPr="00014190" w:rsidRDefault="00E46363" w:rsidP="00604D3E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014190">
              <w:rPr>
                <w:rFonts w:ascii="Calibri" w:hAnsi="Calibri"/>
                <w:b/>
                <w:color w:val="000000"/>
                <w:sz w:val="20"/>
                <w:szCs w:val="20"/>
              </w:rPr>
              <w:t xml:space="preserve"> (měsíc </w:t>
            </w:r>
            <w:r w:rsidR="00604D3E">
              <w:rPr>
                <w:rFonts w:ascii="Calibri" w:hAnsi="Calibri"/>
                <w:b/>
                <w:color w:val="000000"/>
                <w:sz w:val="20"/>
                <w:szCs w:val="20"/>
              </w:rPr>
              <w:t>a</w:t>
            </w:r>
            <w:r w:rsidRPr="00014190">
              <w:rPr>
                <w:rFonts w:ascii="Calibri" w:hAnsi="Calibri"/>
                <w:b/>
                <w:color w:val="000000"/>
                <w:sz w:val="20"/>
                <w:szCs w:val="20"/>
              </w:rPr>
              <w:t xml:space="preserve"> rok)</w:t>
            </w:r>
          </w:p>
        </w:tc>
        <w:tc>
          <w:tcPr>
            <w:tcW w:w="1417" w:type="dxa"/>
            <w:shd w:val="clear" w:color="auto" w:fill="F2F2F2"/>
            <w:vAlign w:val="center"/>
          </w:tcPr>
          <w:p w:rsidR="00E46363" w:rsidRPr="00014190" w:rsidRDefault="00E46363" w:rsidP="00E46363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014190">
              <w:rPr>
                <w:rFonts w:ascii="Calibri" w:hAnsi="Calibri"/>
                <w:b/>
                <w:color w:val="000000"/>
                <w:sz w:val="20"/>
                <w:szCs w:val="20"/>
              </w:rPr>
              <w:t>Cena</w:t>
            </w:r>
            <w:r>
              <w:rPr>
                <w:rFonts w:ascii="Calibri" w:hAnsi="Calibri"/>
                <w:b/>
                <w:color w:val="000000"/>
                <w:sz w:val="20"/>
                <w:szCs w:val="20"/>
              </w:rPr>
              <w:t xml:space="preserve"> zakázky</w:t>
            </w:r>
            <w:r w:rsidRPr="00014190">
              <w:rPr>
                <w:rFonts w:ascii="Calibri" w:hAnsi="Calibri"/>
                <w:b/>
                <w:color w:val="000000"/>
                <w:sz w:val="20"/>
                <w:szCs w:val="20"/>
              </w:rPr>
              <w:t xml:space="preserve"> (v Kč bez DPH)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F2F2F2"/>
            <w:vAlign w:val="center"/>
          </w:tcPr>
          <w:p w:rsidR="00E46363" w:rsidRPr="00014190" w:rsidRDefault="00E46363" w:rsidP="00604D3E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 w:rsidRPr="00C1168E">
              <w:rPr>
                <w:rFonts w:ascii="Calibri" w:hAnsi="Calibri"/>
                <w:b/>
                <w:sz w:val="20"/>
                <w:szCs w:val="20"/>
              </w:rPr>
              <w:t xml:space="preserve">Cena </w:t>
            </w:r>
            <w:r>
              <w:rPr>
                <w:rFonts w:ascii="Calibri" w:hAnsi="Calibri"/>
                <w:b/>
                <w:sz w:val="20"/>
                <w:szCs w:val="20"/>
              </w:rPr>
              <w:t>(v Kč bez DPH) referenčních staveb</w:t>
            </w:r>
            <w:r w:rsidR="00604D3E">
              <w:rPr>
                <w:rFonts w:ascii="Calibri" w:hAnsi="Calibri"/>
                <w:b/>
                <w:sz w:val="20"/>
                <w:szCs w:val="20"/>
              </w:rPr>
              <w:t>.</w:t>
            </w:r>
            <w:r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Calibri" w:hAnsi="Calibri"/>
                <w:b/>
                <w:sz w:val="20"/>
                <w:szCs w:val="20"/>
              </w:rPr>
              <w:t>prací</w:t>
            </w:r>
            <w:proofErr w:type="gramEnd"/>
            <w:r w:rsidRPr="00C1168E">
              <w:rPr>
                <w:rFonts w:ascii="Calibri" w:hAnsi="Calibri"/>
                <w:b/>
                <w:sz w:val="20"/>
                <w:szCs w:val="20"/>
              </w:rPr>
              <w:t>, poku</w:t>
            </w:r>
            <w:r>
              <w:rPr>
                <w:rFonts w:ascii="Calibri" w:hAnsi="Calibri"/>
                <w:b/>
                <w:sz w:val="20"/>
                <w:szCs w:val="20"/>
              </w:rPr>
              <w:t>d zakázka zahrnuje i jiné části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F2F2F2"/>
          </w:tcPr>
          <w:p w:rsidR="00E46363" w:rsidRDefault="00E46363" w:rsidP="00EE63E0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</w:p>
          <w:p w:rsidR="00E46363" w:rsidRDefault="00E46363" w:rsidP="00EE63E0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color w:val="000000"/>
                <w:sz w:val="20"/>
                <w:szCs w:val="20"/>
              </w:rPr>
              <w:t>Objednatel zakázky</w:t>
            </w:r>
          </w:p>
          <w:p w:rsidR="00E46363" w:rsidRDefault="00E46363" w:rsidP="00E46363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color w:val="000000"/>
                <w:sz w:val="20"/>
                <w:szCs w:val="20"/>
              </w:rPr>
              <w:t>(n</w:t>
            </w:r>
            <w:r w:rsidRPr="00014190">
              <w:rPr>
                <w:rFonts w:ascii="Calibri" w:hAnsi="Calibri"/>
                <w:b/>
                <w:color w:val="000000"/>
                <w:sz w:val="20"/>
                <w:szCs w:val="20"/>
              </w:rPr>
              <w:t xml:space="preserve">ázev </w:t>
            </w:r>
            <w:r>
              <w:rPr>
                <w:rFonts w:ascii="Calibri" w:hAnsi="Calibri"/>
                <w:b/>
                <w:color w:val="000000"/>
                <w:sz w:val="20"/>
                <w:szCs w:val="20"/>
              </w:rPr>
              <w:t xml:space="preserve">a IČO) 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E46363" w:rsidRDefault="00E46363" w:rsidP="00EE63E0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color w:val="000000"/>
                <w:sz w:val="20"/>
                <w:szCs w:val="20"/>
              </w:rPr>
              <w:t>Kontaktní osoba objednatele</w:t>
            </w:r>
          </w:p>
          <w:p w:rsidR="00E46363" w:rsidRPr="00014190" w:rsidRDefault="00E46363" w:rsidP="00EE63E0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color w:val="000000"/>
                <w:sz w:val="20"/>
                <w:szCs w:val="20"/>
              </w:rPr>
              <w:t>(jméno, příjmení, tel.)</w:t>
            </w:r>
          </w:p>
        </w:tc>
      </w:tr>
      <w:tr w:rsidR="00604D3E" w:rsidRPr="00014190" w:rsidTr="00604D3E">
        <w:tc>
          <w:tcPr>
            <w:tcW w:w="53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46363" w:rsidRPr="00014190" w:rsidRDefault="00E46363" w:rsidP="00604D3E">
            <w:pPr>
              <w:spacing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014190">
              <w:rPr>
                <w:rFonts w:ascii="Calibri" w:hAnsi="Calibri"/>
                <w:color w:val="000000"/>
                <w:sz w:val="20"/>
                <w:szCs w:val="20"/>
              </w:rPr>
              <w:t xml:space="preserve">1.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46363" w:rsidRPr="00014190" w:rsidRDefault="00604D3E" w:rsidP="00604D3E">
            <w:pPr>
              <w:spacing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04D3E">
              <w:rPr>
                <w:rFonts w:ascii="Calibri" w:hAnsi="Calibri"/>
                <w:color w:val="000000"/>
                <w:sz w:val="20"/>
                <w:szCs w:val="20"/>
                <w:highlight w:val="yellow"/>
              </w:rPr>
              <w:t>…..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E46363" w:rsidRPr="00014190" w:rsidRDefault="00604D3E" w:rsidP="00604D3E">
            <w:pPr>
              <w:spacing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04D3E">
              <w:rPr>
                <w:rFonts w:ascii="Calibri" w:hAnsi="Calibri"/>
                <w:color w:val="000000"/>
                <w:sz w:val="20"/>
                <w:szCs w:val="20"/>
                <w:highlight w:val="yellow"/>
              </w:rPr>
              <w:t>…..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46363" w:rsidRPr="00014190" w:rsidRDefault="00604D3E" w:rsidP="00604D3E">
            <w:pPr>
              <w:spacing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proofErr w:type="gramStart"/>
            <w:r w:rsidRPr="00604D3E">
              <w:rPr>
                <w:rFonts w:ascii="Calibri" w:hAnsi="Calibri"/>
                <w:color w:val="000000"/>
                <w:sz w:val="20"/>
                <w:szCs w:val="20"/>
                <w:highlight w:val="yellow"/>
              </w:rPr>
              <w:t>…..</w:t>
            </w:r>
            <w:r w:rsidR="00E46363" w:rsidRPr="00014190">
              <w:rPr>
                <w:rFonts w:ascii="Calibri" w:hAnsi="Calibri"/>
                <w:color w:val="000000"/>
                <w:sz w:val="20"/>
                <w:szCs w:val="20"/>
              </w:rPr>
              <w:t xml:space="preserve">/ </w:t>
            </w:r>
            <w:r w:rsidRPr="00604D3E">
              <w:rPr>
                <w:rFonts w:ascii="Calibri" w:hAnsi="Calibri"/>
                <w:color w:val="000000"/>
                <w:sz w:val="20"/>
                <w:szCs w:val="20"/>
                <w:highlight w:val="yellow"/>
              </w:rPr>
              <w:t>…</w:t>
            </w:r>
            <w:proofErr w:type="gramEnd"/>
            <w:r w:rsidRPr="00604D3E">
              <w:rPr>
                <w:rFonts w:ascii="Calibri" w:hAnsi="Calibri"/>
                <w:color w:val="000000"/>
                <w:sz w:val="20"/>
                <w:szCs w:val="20"/>
                <w:highlight w:val="yellow"/>
              </w:rPr>
              <w:t>..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46363" w:rsidRPr="00014190" w:rsidRDefault="00604D3E" w:rsidP="00604D3E">
            <w:pPr>
              <w:spacing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04D3E">
              <w:rPr>
                <w:rFonts w:ascii="Calibri" w:hAnsi="Calibri"/>
                <w:color w:val="000000"/>
                <w:sz w:val="20"/>
                <w:szCs w:val="20"/>
                <w:highlight w:val="yellow"/>
              </w:rPr>
              <w:t>…..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46363" w:rsidRPr="00014190" w:rsidRDefault="00604D3E" w:rsidP="00604D3E">
            <w:pPr>
              <w:spacing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04D3E">
              <w:rPr>
                <w:rFonts w:ascii="Calibri" w:hAnsi="Calibri"/>
                <w:color w:val="000000"/>
                <w:sz w:val="20"/>
                <w:szCs w:val="20"/>
                <w:highlight w:val="yellow"/>
              </w:rPr>
              <w:t>…..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6363" w:rsidRPr="00014190" w:rsidRDefault="00604D3E" w:rsidP="00604D3E">
            <w:pPr>
              <w:spacing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04D3E">
              <w:rPr>
                <w:rFonts w:ascii="Calibri" w:hAnsi="Calibri"/>
                <w:color w:val="000000"/>
                <w:sz w:val="20"/>
                <w:szCs w:val="20"/>
                <w:highlight w:val="yellow"/>
              </w:rPr>
              <w:t>…..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363" w:rsidRPr="00014190" w:rsidRDefault="00604D3E" w:rsidP="00604D3E">
            <w:pPr>
              <w:spacing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04D3E">
              <w:rPr>
                <w:rFonts w:ascii="Calibri" w:hAnsi="Calibri"/>
                <w:color w:val="000000"/>
                <w:sz w:val="20"/>
                <w:szCs w:val="20"/>
                <w:highlight w:val="yellow"/>
              </w:rPr>
              <w:t>…..</w:t>
            </w:r>
          </w:p>
        </w:tc>
      </w:tr>
      <w:tr w:rsidR="00604D3E" w:rsidRPr="00014190" w:rsidTr="00604D3E">
        <w:tc>
          <w:tcPr>
            <w:tcW w:w="53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46363" w:rsidRPr="00014190" w:rsidRDefault="00E46363" w:rsidP="00604D3E">
            <w:pPr>
              <w:spacing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014190">
              <w:rPr>
                <w:rFonts w:ascii="Calibri" w:hAnsi="Calibri"/>
                <w:color w:val="000000"/>
                <w:sz w:val="20"/>
                <w:szCs w:val="20"/>
              </w:rPr>
              <w:t xml:space="preserve">2.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46363" w:rsidRPr="00014190" w:rsidRDefault="00604D3E" w:rsidP="00604D3E">
            <w:pPr>
              <w:spacing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04D3E">
              <w:rPr>
                <w:rFonts w:ascii="Calibri" w:hAnsi="Calibri"/>
                <w:color w:val="000000"/>
                <w:sz w:val="20"/>
                <w:szCs w:val="20"/>
                <w:highlight w:val="yellow"/>
              </w:rPr>
              <w:t>…..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E46363" w:rsidRPr="00014190" w:rsidRDefault="00604D3E" w:rsidP="00604D3E">
            <w:pPr>
              <w:spacing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04D3E">
              <w:rPr>
                <w:rFonts w:ascii="Calibri" w:hAnsi="Calibri"/>
                <w:color w:val="000000"/>
                <w:sz w:val="20"/>
                <w:szCs w:val="20"/>
                <w:highlight w:val="yellow"/>
              </w:rPr>
              <w:t>…..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46363" w:rsidRPr="00014190" w:rsidRDefault="00604D3E" w:rsidP="00604D3E">
            <w:pPr>
              <w:spacing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proofErr w:type="gramStart"/>
            <w:r w:rsidRPr="00604D3E">
              <w:rPr>
                <w:rFonts w:ascii="Calibri" w:hAnsi="Calibri"/>
                <w:color w:val="000000"/>
                <w:sz w:val="20"/>
                <w:szCs w:val="20"/>
                <w:highlight w:val="yellow"/>
              </w:rPr>
              <w:t>…..</w:t>
            </w:r>
            <w:r w:rsidR="00E46363" w:rsidRPr="00014190">
              <w:rPr>
                <w:rFonts w:ascii="Calibri" w:hAnsi="Calibri"/>
                <w:color w:val="000000"/>
                <w:sz w:val="20"/>
                <w:szCs w:val="20"/>
              </w:rPr>
              <w:t xml:space="preserve">/ </w:t>
            </w:r>
            <w:r w:rsidRPr="00604D3E">
              <w:rPr>
                <w:rFonts w:ascii="Calibri" w:hAnsi="Calibri"/>
                <w:color w:val="000000"/>
                <w:sz w:val="20"/>
                <w:szCs w:val="20"/>
                <w:highlight w:val="yellow"/>
              </w:rPr>
              <w:t>…</w:t>
            </w:r>
            <w:proofErr w:type="gramEnd"/>
            <w:r w:rsidRPr="00604D3E">
              <w:rPr>
                <w:rFonts w:ascii="Calibri" w:hAnsi="Calibri"/>
                <w:color w:val="000000"/>
                <w:sz w:val="20"/>
                <w:szCs w:val="20"/>
                <w:highlight w:val="yellow"/>
              </w:rPr>
              <w:t>..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46363" w:rsidRPr="00014190" w:rsidRDefault="00604D3E" w:rsidP="00604D3E">
            <w:pPr>
              <w:spacing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04D3E">
              <w:rPr>
                <w:rFonts w:ascii="Calibri" w:hAnsi="Calibri"/>
                <w:color w:val="000000"/>
                <w:sz w:val="20"/>
                <w:szCs w:val="20"/>
                <w:highlight w:val="yellow"/>
              </w:rPr>
              <w:t>…..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46363" w:rsidRPr="00014190" w:rsidRDefault="00604D3E" w:rsidP="00604D3E">
            <w:pPr>
              <w:spacing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04D3E">
              <w:rPr>
                <w:rFonts w:ascii="Calibri" w:hAnsi="Calibri"/>
                <w:color w:val="000000"/>
                <w:sz w:val="20"/>
                <w:szCs w:val="20"/>
                <w:highlight w:val="yellow"/>
              </w:rPr>
              <w:t>…..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6363" w:rsidRPr="00014190" w:rsidRDefault="00604D3E" w:rsidP="00604D3E">
            <w:pPr>
              <w:spacing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04D3E">
              <w:rPr>
                <w:rFonts w:ascii="Calibri" w:hAnsi="Calibri"/>
                <w:color w:val="000000"/>
                <w:sz w:val="20"/>
                <w:szCs w:val="20"/>
                <w:highlight w:val="yellow"/>
              </w:rPr>
              <w:t>…..</w:t>
            </w:r>
          </w:p>
        </w:tc>
        <w:tc>
          <w:tcPr>
            <w:tcW w:w="30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363" w:rsidRPr="00014190" w:rsidRDefault="00604D3E" w:rsidP="00604D3E">
            <w:pPr>
              <w:spacing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04D3E">
              <w:rPr>
                <w:rFonts w:ascii="Calibri" w:hAnsi="Calibri"/>
                <w:color w:val="000000"/>
                <w:sz w:val="20"/>
                <w:szCs w:val="20"/>
                <w:highlight w:val="yellow"/>
              </w:rPr>
              <w:t>…..</w:t>
            </w:r>
          </w:p>
        </w:tc>
      </w:tr>
      <w:tr w:rsidR="00604D3E" w:rsidRPr="00014190" w:rsidTr="00604D3E">
        <w:tc>
          <w:tcPr>
            <w:tcW w:w="53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46363" w:rsidRPr="00014190" w:rsidRDefault="00E46363" w:rsidP="00604D3E">
            <w:pPr>
              <w:spacing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46363" w:rsidRPr="00014190" w:rsidRDefault="00604D3E" w:rsidP="00604D3E">
            <w:pPr>
              <w:spacing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04D3E">
              <w:rPr>
                <w:rFonts w:ascii="Calibri" w:hAnsi="Calibri"/>
                <w:color w:val="000000"/>
                <w:sz w:val="20"/>
                <w:szCs w:val="20"/>
                <w:highlight w:val="yellow"/>
              </w:rPr>
              <w:t>…..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E46363" w:rsidRPr="00014190" w:rsidRDefault="00604D3E" w:rsidP="00604D3E">
            <w:pPr>
              <w:spacing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04D3E">
              <w:rPr>
                <w:rFonts w:ascii="Calibri" w:hAnsi="Calibri"/>
                <w:color w:val="000000"/>
                <w:sz w:val="20"/>
                <w:szCs w:val="20"/>
                <w:highlight w:val="yellow"/>
              </w:rPr>
              <w:t>…..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46363" w:rsidRPr="00014190" w:rsidRDefault="00604D3E" w:rsidP="00604D3E">
            <w:pPr>
              <w:spacing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proofErr w:type="gramStart"/>
            <w:r w:rsidRPr="00604D3E">
              <w:rPr>
                <w:rFonts w:ascii="Calibri" w:hAnsi="Calibri"/>
                <w:color w:val="000000"/>
                <w:sz w:val="20"/>
                <w:szCs w:val="20"/>
                <w:highlight w:val="yellow"/>
              </w:rPr>
              <w:t>…..</w:t>
            </w:r>
            <w:r w:rsidR="00E46363" w:rsidRPr="00014190">
              <w:rPr>
                <w:rFonts w:ascii="Calibri" w:hAnsi="Calibri"/>
                <w:color w:val="000000"/>
                <w:sz w:val="20"/>
                <w:szCs w:val="20"/>
              </w:rPr>
              <w:t xml:space="preserve">/ </w:t>
            </w:r>
            <w:r w:rsidRPr="00604D3E">
              <w:rPr>
                <w:rFonts w:ascii="Calibri" w:hAnsi="Calibri"/>
                <w:color w:val="000000"/>
                <w:sz w:val="20"/>
                <w:szCs w:val="20"/>
                <w:highlight w:val="yellow"/>
              </w:rPr>
              <w:t>…</w:t>
            </w:r>
            <w:proofErr w:type="gramEnd"/>
            <w:r w:rsidRPr="00604D3E">
              <w:rPr>
                <w:rFonts w:ascii="Calibri" w:hAnsi="Calibri"/>
                <w:color w:val="000000"/>
                <w:sz w:val="20"/>
                <w:szCs w:val="20"/>
                <w:highlight w:val="yellow"/>
              </w:rPr>
              <w:t>..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46363" w:rsidRPr="00014190" w:rsidRDefault="00604D3E" w:rsidP="00604D3E">
            <w:pPr>
              <w:spacing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04D3E">
              <w:rPr>
                <w:rFonts w:ascii="Calibri" w:hAnsi="Calibri"/>
                <w:color w:val="000000"/>
                <w:sz w:val="20"/>
                <w:szCs w:val="20"/>
                <w:highlight w:val="yellow"/>
              </w:rPr>
              <w:t>…..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46363" w:rsidRPr="00014190" w:rsidRDefault="00604D3E" w:rsidP="00604D3E">
            <w:pPr>
              <w:spacing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04D3E">
              <w:rPr>
                <w:rFonts w:ascii="Calibri" w:hAnsi="Calibri"/>
                <w:color w:val="000000"/>
                <w:sz w:val="20"/>
                <w:szCs w:val="20"/>
                <w:highlight w:val="yellow"/>
              </w:rPr>
              <w:t>…..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6363" w:rsidRPr="00014190" w:rsidRDefault="00F739D3" w:rsidP="00604D3E">
            <w:pPr>
              <w:spacing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04D3E">
              <w:rPr>
                <w:rFonts w:ascii="Calibri" w:hAnsi="Calibri"/>
                <w:color w:val="000000"/>
                <w:sz w:val="20"/>
                <w:szCs w:val="20"/>
                <w:highlight w:val="yellow"/>
              </w:rPr>
              <w:t>…..</w:t>
            </w:r>
          </w:p>
        </w:tc>
        <w:tc>
          <w:tcPr>
            <w:tcW w:w="30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363" w:rsidRPr="00014190" w:rsidRDefault="00F739D3" w:rsidP="00604D3E">
            <w:pPr>
              <w:spacing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04D3E">
              <w:rPr>
                <w:rFonts w:ascii="Calibri" w:hAnsi="Calibri"/>
                <w:color w:val="000000"/>
                <w:sz w:val="20"/>
                <w:szCs w:val="20"/>
                <w:highlight w:val="yellow"/>
              </w:rPr>
              <w:t>…..</w:t>
            </w:r>
          </w:p>
        </w:tc>
      </w:tr>
      <w:tr w:rsidR="00604D3E" w:rsidRPr="00014190" w:rsidTr="00604D3E">
        <w:tc>
          <w:tcPr>
            <w:tcW w:w="53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46363" w:rsidRDefault="00E46363" w:rsidP="00604D3E">
            <w:pPr>
              <w:spacing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46363" w:rsidRPr="00014190" w:rsidRDefault="00F739D3" w:rsidP="00604D3E">
            <w:pPr>
              <w:spacing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04D3E">
              <w:rPr>
                <w:rFonts w:ascii="Calibri" w:hAnsi="Calibri"/>
                <w:color w:val="000000"/>
                <w:sz w:val="20"/>
                <w:szCs w:val="20"/>
                <w:highlight w:val="yellow"/>
              </w:rPr>
              <w:t>…..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E46363" w:rsidRPr="00014190" w:rsidRDefault="00F739D3" w:rsidP="00604D3E">
            <w:pPr>
              <w:spacing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04D3E">
              <w:rPr>
                <w:rFonts w:ascii="Calibri" w:hAnsi="Calibri"/>
                <w:color w:val="000000"/>
                <w:sz w:val="20"/>
                <w:szCs w:val="20"/>
                <w:highlight w:val="yellow"/>
              </w:rPr>
              <w:t>…..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46363" w:rsidRPr="00014190" w:rsidRDefault="00F739D3" w:rsidP="00604D3E">
            <w:pPr>
              <w:spacing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proofErr w:type="gramStart"/>
            <w:r w:rsidRPr="00604D3E">
              <w:rPr>
                <w:rFonts w:ascii="Calibri" w:hAnsi="Calibri"/>
                <w:color w:val="000000"/>
                <w:sz w:val="20"/>
                <w:szCs w:val="20"/>
                <w:highlight w:val="yellow"/>
              </w:rPr>
              <w:t>…..</w:t>
            </w:r>
            <w:r w:rsidR="00E46363" w:rsidRPr="00014190">
              <w:rPr>
                <w:rFonts w:ascii="Calibri" w:hAnsi="Calibri"/>
                <w:color w:val="000000"/>
                <w:sz w:val="20"/>
                <w:szCs w:val="20"/>
              </w:rPr>
              <w:t xml:space="preserve">/ </w:t>
            </w:r>
            <w:r w:rsidRPr="00604D3E">
              <w:rPr>
                <w:rFonts w:ascii="Calibri" w:hAnsi="Calibri"/>
                <w:color w:val="000000"/>
                <w:sz w:val="20"/>
                <w:szCs w:val="20"/>
                <w:highlight w:val="yellow"/>
              </w:rPr>
              <w:t>…</w:t>
            </w:r>
            <w:proofErr w:type="gramEnd"/>
            <w:r w:rsidRPr="00604D3E">
              <w:rPr>
                <w:rFonts w:ascii="Calibri" w:hAnsi="Calibri"/>
                <w:color w:val="000000"/>
                <w:sz w:val="20"/>
                <w:szCs w:val="20"/>
                <w:highlight w:val="yellow"/>
              </w:rPr>
              <w:t>..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46363" w:rsidRPr="00014190" w:rsidRDefault="00F739D3" w:rsidP="00604D3E">
            <w:pPr>
              <w:spacing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04D3E">
              <w:rPr>
                <w:rFonts w:ascii="Calibri" w:hAnsi="Calibri"/>
                <w:color w:val="000000"/>
                <w:sz w:val="20"/>
                <w:szCs w:val="20"/>
                <w:highlight w:val="yellow"/>
              </w:rPr>
              <w:t>…..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46363" w:rsidRPr="00014190" w:rsidRDefault="00F739D3" w:rsidP="00604D3E">
            <w:pPr>
              <w:spacing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04D3E">
              <w:rPr>
                <w:rFonts w:ascii="Calibri" w:hAnsi="Calibri"/>
                <w:color w:val="000000"/>
                <w:sz w:val="20"/>
                <w:szCs w:val="20"/>
                <w:highlight w:val="yellow"/>
              </w:rPr>
              <w:t>…..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6363" w:rsidRPr="00014190" w:rsidRDefault="00F739D3" w:rsidP="00604D3E">
            <w:pPr>
              <w:spacing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04D3E">
              <w:rPr>
                <w:rFonts w:ascii="Calibri" w:hAnsi="Calibri"/>
                <w:color w:val="000000"/>
                <w:sz w:val="20"/>
                <w:szCs w:val="20"/>
                <w:highlight w:val="yellow"/>
              </w:rPr>
              <w:t>…..</w:t>
            </w:r>
          </w:p>
        </w:tc>
        <w:tc>
          <w:tcPr>
            <w:tcW w:w="30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363" w:rsidRPr="00014190" w:rsidRDefault="00F739D3" w:rsidP="00604D3E">
            <w:pPr>
              <w:spacing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04D3E">
              <w:rPr>
                <w:rFonts w:ascii="Calibri" w:hAnsi="Calibri"/>
                <w:color w:val="000000"/>
                <w:sz w:val="20"/>
                <w:szCs w:val="20"/>
                <w:highlight w:val="yellow"/>
              </w:rPr>
              <w:t>…..</w:t>
            </w:r>
          </w:p>
        </w:tc>
      </w:tr>
      <w:tr w:rsidR="00604D3E" w:rsidRPr="00014190" w:rsidTr="00604D3E">
        <w:tc>
          <w:tcPr>
            <w:tcW w:w="53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46363" w:rsidRPr="00014190" w:rsidRDefault="00F739D3" w:rsidP="00604D3E">
            <w:pPr>
              <w:spacing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04D3E">
              <w:rPr>
                <w:rFonts w:ascii="Calibri" w:hAnsi="Calibri"/>
                <w:color w:val="000000"/>
                <w:sz w:val="20"/>
                <w:szCs w:val="20"/>
                <w:highlight w:val="yellow"/>
              </w:rPr>
              <w:t>…..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46363" w:rsidRPr="00014190" w:rsidRDefault="00F739D3" w:rsidP="00604D3E">
            <w:pPr>
              <w:spacing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04D3E">
              <w:rPr>
                <w:rFonts w:ascii="Calibri" w:hAnsi="Calibri"/>
                <w:color w:val="000000"/>
                <w:sz w:val="20"/>
                <w:szCs w:val="20"/>
                <w:highlight w:val="yellow"/>
              </w:rPr>
              <w:t>…..</w:t>
            </w:r>
          </w:p>
        </w:tc>
        <w:tc>
          <w:tcPr>
            <w:tcW w:w="1934" w:type="dxa"/>
            <w:shd w:val="clear" w:color="auto" w:fill="auto"/>
            <w:vAlign w:val="center"/>
          </w:tcPr>
          <w:p w:rsidR="00E46363" w:rsidRPr="00014190" w:rsidRDefault="00F739D3" w:rsidP="00604D3E">
            <w:pPr>
              <w:spacing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04D3E">
              <w:rPr>
                <w:rFonts w:ascii="Calibri" w:hAnsi="Calibri"/>
                <w:color w:val="000000"/>
                <w:sz w:val="20"/>
                <w:szCs w:val="20"/>
                <w:highlight w:val="yellow"/>
              </w:rPr>
              <w:t>…..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46363" w:rsidRPr="00014190" w:rsidRDefault="00F739D3" w:rsidP="00604D3E">
            <w:pPr>
              <w:spacing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proofErr w:type="gramStart"/>
            <w:r w:rsidRPr="00604D3E">
              <w:rPr>
                <w:rFonts w:ascii="Calibri" w:hAnsi="Calibri"/>
                <w:color w:val="000000"/>
                <w:sz w:val="20"/>
                <w:szCs w:val="20"/>
                <w:highlight w:val="yellow"/>
              </w:rPr>
              <w:t>…..</w:t>
            </w:r>
            <w:r w:rsidR="00E46363" w:rsidRPr="00014190">
              <w:rPr>
                <w:rFonts w:ascii="Calibri" w:hAnsi="Calibri"/>
                <w:color w:val="000000"/>
                <w:sz w:val="20"/>
                <w:szCs w:val="20"/>
              </w:rPr>
              <w:t xml:space="preserve">/ </w:t>
            </w:r>
            <w:r w:rsidRPr="00604D3E">
              <w:rPr>
                <w:rFonts w:ascii="Calibri" w:hAnsi="Calibri"/>
                <w:color w:val="000000"/>
                <w:sz w:val="20"/>
                <w:szCs w:val="20"/>
                <w:highlight w:val="yellow"/>
              </w:rPr>
              <w:t>…</w:t>
            </w:r>
            <w:proofErr w:type="gramEnd"/>
            <w:r w:rsidRPr="00604D3E">
              <w:rPr>
                <w:rFonts w:ascii="Calibri" w:hAnsi="Calibri"/>
                <w:color w:val="000000"/>
                <w:sz w:val="20"/>
                <w:szCs w:val="20"/>
                <w:highlight w:val="yellow"/>
              </w:rPr>
              <w:t>..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46363" w:rsidRPr="00014190" w:rsidRDefault="00F739D3" w:rsidP="00604D3E">
            <w:pPr>
              <w:spacing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04D3E">
              <w:rPr>
                <w:rFonts w:ascii="Calibri" w:hAnsi="Calibri"/>
                <w:color w:val="000000"/>
                <w:sz w:val="20"/>
                <w:szCs w:val="20"/>
                <w:highlight w:val="yellow"/>
              </w:rPr>
              <w:t>…..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46363" w:rsidRPr="00014190" w:rsidRDefault="00F739D3" w:rsidP="00604D3E">
            <w:pPr>
              <w:spacing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04D3E">
              <w:rPr>
                <w:rFonts w:ascii="Calibri" w:hAnsi="Calibri"/>
                <w:color w:val="000000"/>
                <w:sz w:val="20"/>
                <w:szCs w:val="20"/>
                <w:highlight w:val="yellow"/>
              </w:rPr>
              <w:t>…..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6363" w:rsidRPr="00014190" w:rsidRDefault="00F739D3" w:rsidP="00604D3E">
            <w:pPr>
              <w:spacing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04D3E">
              <w:rPr>
                <w:rFonts w:ascii="Calibri" w:hAnsi="Calibri"/>
                <w:color w:val="000000"/>
                <w:sz w:val="20"/>
                <w:szCs w:val="20"/>
                <w:highlight w:val="yellow"/>
              </w:rPr>
              <w:t>…..</w:t>
            </w:r>
          </w:p>
        </w:tc>
        <w:tc>
          <w:tcPr>
            <w:tcW w:w="30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6363" w:rsidRPr="00014190" w:rsidRDefault="00F739D3" w:rsidP="00604D3E">
            <w:pPr>
              <w:spacing w:line="240" w:lineRule="auto"/>
              <w:jc w:val="center"/>
              <w:rPr>
                <w:rFonts w:ascii="Calibri" w:hAnsi="Calibri"/>
                <w:color w:val="000000"/>
                <w:sz w:val="20"/>
                <w:szCs w:val="20"/>
              </w:rPr>
            </w:pPr>
            <w:r w:rsidRPr="00604D3E">
              <w:rPr>
                <w:rFonts w:ascii="Calibri" w:hAnsi="Calibri"/>
                <w:color w:val="000000"/>
                <w:sz w:val="20"/>
                <w:szCs w:val="20"/>
                <w:highlight w:val="yellow"/>
              </w:rPr>
              <w:t>…..</w:t>
            </w:r>
          </w:p>
        </w:tc>
      </w:tr>
    </w:tbl>
    <w:p w:rsidR="009E1388" w:rsidRDefault="009E1388" w:rsidP="00AB3EE4">
      <w:pPr>
        <w:jc w:val="both"/>
        <w:rPr>
          <w:rFonts w:ascii="Calibri" w:hAnsi="Calibri"/>
          <w:i/>
        </w:rPr>
      </w:pPr>
    </w:p>
    <w:p w:rsidR="00037CFC" w:rsidRDefault="00462608" w:rsidP="00AB3EE4">
      <w:pPr>
        <w:jc w:val="both"/>
        <w:rPr>
          <w:rFonts w:ascii="Calibri" w:hAnsi="Calibri"/>
        </w:rPr>
      </w:pPr>
      <w:r>
        <w:rPr>
          <w:rFonts w:ascii="Calibri" w:hAnsi="Calibri"/>
        </w:rPr>
        <w:t>V</w:t>
      </w:r>
      <w:r w:rsidR="00864528" w:rsidRPr="00A55A7E">
        <w:rPr>
          <w:rFonts w:ascii="Calibri" w:hAnsi="Calibri"/>
        </w:rPr>
        <w:t> </w:t>
      </w:r>
      <w:r w:rsidR="00864528" w:rsidRPr="00604D3E">
        <w:rPr>
          <w:rFonts w:ascii="Calibri" w:hAnsi="Calibri"/>
          <w:highlight w:val="yellow"/>
        </w:rPr>
        <w:t>....................................,</w:t>
      </w:r>
      <w:r w:rsidR="00864528" w:rsidRPr="00A55A7E">
        <w:rPr>
          <w:rFonts w:ascii="Calibri" w:hAnsi="Calibri"/>
        </w:rPr>
        <w:t xml:space="preserve"> </w:t>
      </w:r>
      <w:r w:rsidR="00864528">
        <w:rPr>
          <w:rFonts w:ascii="Calibri" w:hAnsi="Calibri"/>
        </w:rPr>
        <w:t xml:space="preserve">dne </w:t>
      </w:r>
      <w:r w:rsidR="00864528" w:rsidRPr="00604D3E">
        <w:rPr>
          <w:rFonts w:ascii="Calibri" w:hAnsi="Calibri"/>
          <w:highlight w:val="yellow"/>
        </w:rPr>
        <w:t>....................................</w:t>
      </w:r>
      <w:r w:rsidR="00AB3EE4">
        <w:rPr>
          <w:rFonts w:ascii="Calibri" w:hAnsi="Calibri"/>
        </w:rPr>
        <w:tab/>
      </w:r>
    </w:p>
    <w:p w:rsidR="00604D3E" w:rsidRDefault="00604D3E" w:rsidP="00AB3EE4">
      <w:pPr>
        <w:jc w:val="both"/>
        <w:rPr>
          <w:rFonts w:ascii="Calibri" w:hAnsi="Calibri"/>
        </w:rPr>
      </w:pPr>
    </w:p>
    <w:p w:rsidR="00604D3E" w:rsidRDefault="00037CFC" w:rsidP="00604D3E">
      <w:pPr>
        <w:rPr>
          <w:rFonts w:ascii="Calibri" w:hAnsi="Calibri"/>
          <w:b/>
        </w:rPr>
      </w:pP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 w:rsidR="00FD2F71">
        <w:rPr>
          <w:rFonts w:ascii="Calibri" w:hAnsi="Calibri"/>
        </w:rPr>
        <w:tab/>
      </w:r>
      <w:r w:rsidR="00FD2F71">
        <w:rPr>
          <w:rFonts w:ascii="Calibri" w:hAnsi="Calibri"/>
        </w:rPr>
        <w:tab/>
        <w:t xml:space="preserve">     </w:t>
      </w:r>
      <w:r w:rsidR="00604D3E">
        <w:rPr>
          <w:rFonts w:ascii="Calibri" w:hAnsi="Calibri"/>
        </w:rPr>
        <w:tab/>
      </w:r>
      <w:r w:rsidR="00604D3E" w:rsidRPr="006447E5">
        <w:rPr>
          <w:rFonts w:ascii="Calibri" w:hAnsi="Calibri"/>
          <w:highlight w:val="yellow"/>
        </w:rPr>
        <w:t>……..……………………………………………………………….……………………….</w:t>
      </w:r>
    </w:p>
    <w:p w:rsidR="00864528" w:rsidRPr="00846CB9" w:rsidRDefault="00604D3E" w:rsidP="00604D3E">
      <w:pPr>
        <w:ind w:left="7080" w:firstLine="708"/>
        <w:jc w:val="both"/>
        <w:rPr>
          <w:rFonts w:ascii="Calibri" w:hAnsi="Calibri"/>
        </w:rPr>
      </w:pPr>
      <w:r w:rsidRPr="00D042F9">
        <w:rPr>
          <w:rFonts w:ascii="Calibri" w:hAnsi="Calibri"/>
          <w:b/>
        </w:rPr>
        <w:t>Razítko</w:t>
      </w:r>
      <w:r w:rsidRPr="00D042F9">
        <w:rPr>
          <w:rFonts w:ascii="Calibri" w:hAnsi="Calibri"/>
        </w:rPr>
        <w:t xml:space="preserve"> a </w:t>
      </w:r>
      <w:r w:rsidRPr="00D042F9">
        <w:rPr>
          <w:rFonts w:ascii="Calibri" w:hAnsi="Calibri"/>
          <w:b/>
        </w:rPr>
        <w:t>podpis</w:t>
      </w:r>
      <w:r w:rsidRPr="00D042F9">
        <w:rPr>
          <w:rFonts w:ascii="Calibri" w:hAnsi="Calibri"/>
        </w:rPr>
        <w:t xml:space="preserve"> oprávněné osoby</w:t>
      </w:r>
      <w:r w:rsidRPr="00D042F9">
        <w:rPr>
          <w:rFonts w:ascii="Calibri" w:hAnsi="Calibri"/>
          <w:vertAlign w:val="superscript"/>
        </w:rPr>
        <w:footnoteReference w:id="1"/>
      </w:r>
      <w:r w:rsidRPr="00D042F9">
        <w:rPr>
          <w:rFonts w:ascii="Calibri" w:hAnsi="Calibri"/>
          <w:vertAlign w:val="superscript"/>
        </w:rPr>
        <w:t xml:space="preserve"> </w:t>
      </w:r>
      <w:r>
        <w:rPr>
          <w:rFonts w:ascii="Calibri" w:hAnsi="Calibri"/>
        </w:rPr>
        <w:t>jednat jménem dodavatele</w:t>
      </w:r>
    </w:p>
    <w:sectPr w:rsidR="00864528" w:rsidRPr="00846CB9" w:rsidSect="000D34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09" w:right="851" w:bottom="567" w:left="85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5FB5" w:rsidRDefault="00305FB5" w:rsidP="004063F3">
      <w:pPr>
        <w:spacing w:line="240" w:lineRule="auto"/>
      </w:pPr>
      <w:r>
        <w:separator/>
      </w:r>
    </w:p>
  </w:endnote>
  <w:endnote w:type="continuationSeparator" w:id="0">
    <w:p w:rsidR="00305FB5" w:rsidRDefault="00305FB5" w:rsidP="004063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853" w:rsidRDefault="00D94853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63F3" w:rsidRPr="004063F3" w:rsidRDefault="004063F3" w:rsidP="004063F3">
    <w:pPr>
      <w:pStyle w:val="Zpat"/>
      <w:pBdr>
        <w:bottom w:val="single" w:sz="12" w:space="1" w:color="808080"/>
      </w:pBdr>
      <w:tabs>
        <w:tab w:val="clear" w:pos="4536"/>
        <w:tab w:val="clear" w:pos="9072"/>
        <w:tab w:val="left" w:pos="4820"/>
        <w:tab w:val="left" w:pos="8222"/>
      </w:tabs>
      <w:rPr>
        <w:rFonts w:ascii="Calibri" w:hAnsi="Calibri"/>
        <w:b/>
        <w:color w:val="808080"/>
        <w:sz w:val="18"/>
        <w:szCs w:val="18"/>
      </w:rPr>
    </w:pPr>
  </w:p>
  <w:p w:rsidR="004063F3" w:rsidRPr="004063F3" w:rsidRDefault="004063F3" w:rsidP="004063F3">
    <w:pPr>
      <w:pStyle w:val="Zpat"/>
      <w:tabs>
        <w:tab w:val="clear" w:pos="4536"/>
        <w:tab w:val="clear" w:pos="9072"/>
        <w:tab w:val="left" w:pos="709"/>
        <w:tab w:val="left" w:pos="4820"/>
        <w:tab w:val="left" w:pos="8789"/>
      </w:tabs>
      <w:rPr>
        <w:rFonts w:ascii="Calibri" w:hAnsi="Calibri"/>
        <w:b/>
        <w:color w:val="808080"/>
        <w:sz w:val="6"/>
        <w:szCs w:val="6"/>
      </w:rPr>
    </w:pPr>
  </w:p>
  <w:p w:rsidR="004063F3" w:rsidRPr="004063F3" w:rsidRDefault="004063F3" w:rsidP="004063F3">
    <w:pPr>
      <w:pStyle w:val="Zpat"/>
      <w:tabs>
        <w:tab w:val="clear" w:pos="4536"/>
        <w:tab w:val="clear" w:pos="9072"/>
        <w:tab w:val="left" w:pos="993"/>
        <w:tab w:val="left" w:pos="1134"/>
        <w:tab w:val="left" w:pos="6521"/>
        <w:tab w:val="left" w:pos="7088"/>
        <w:tab w:val="left" w:pos="7230"/>
      </w:tabs>
      <w:rPr>
        <w:rFonts w:ascii="Calibri" w:hAnsi="Calibri"/>
        <w:b/>
        <w:color w:val="808080"/>
        <w:sz w:val="16"/>
        <w:szCs w:val="16"/>
      </w:rPr>
    </w:pPr>
  </w:p>
  <w:p w:rsidR="004063F3" w:rsidRPr="004063F3" w:rsidRDefault="004063F3" w:rsidP="004063F3">
    <w:pPr>
      <w:pStyle w:val="Zpat"/>
      <w:tabs>
        <w:tab w:val="clear" w:pos="4536"/>
        <w:tab w:val="clear" w:pos="9072"/>
        <w:tab w:val="left" w:pos="993"/>
        <w:tab w:val="left" w:pos="1134"/>
        <w:tab w:val="left" w:pos="6521"/>
        <w:tab w:val="left" w:pos="7088"/>
        <w:tab w:val="left" w:pos="7230"/>
      </w:tabs>
      <w:rPr>
        <w:rFonts w:ascii="Calibri" w:hAnsi="Calibri"/>
        <w:b/>
        <w:color w:val="808080"/>
        <w:sz w:val="16"/>
        <w:szCs w:val="16"/>
      </w:rPr>
    </w:pPr>
  </w:p>
  <w:p w:rsidR="004063F3" w:rsidRPr="004063F3" w:rsidRDefault="004063F3" w:rsidP="004063F3">
    <w:pPr>
      <w:pStyle w:val="Zpat"/>
      <w:tabs>
        <w:tab w:val="clear" w:pos="4536"/>
        <w:tab w:val="clear" w:pos="9072"/>
        <w:tab w:val="left" w:pos="993"/>
        <w:tab w:val="left" w:pos="1134"/>
        <w:tab w:val="left" w:pos="6521"/>
        <w:tab w:val="left" w:pos="7088"/>
        <w:tab w:val="left" w:pos="7230"/>
        <w:tab w:val="right" w:pos="10433"/>
      </w:tabs>
      <w:rPr>
        <w:rFonts w:ascii="Calibri" w:hAnsi="Calibri"/>
        <w:b/>
        <w:color w:val="808080"/>
        <w:sz w:val="16"/>
        <w:szCs w:val="16"/>
      </w:rPr>
    </w:pPr>
  </w:p>
  <w:p w:rsidR="004063F3" w:rsidRPr="004063F3" w:rsidRDefault="004063F3" w:rsidP="004063F3">
    <w:pPr>
      <w:pStyle w:val="Zpat"/>
      <w:framePr w:w="301" w:wrap="around" w:vAnchor="page" w:hAnchor="page" w:x="10711" w:y="15466" w:anchorLock="1"/>
      <w:jc w:val="right"/>
      <w:rPr>
        <w:rStyle w:val="slostrnky"/>
        <w:rFonts w:ascii="Calibri" w:hAnsi="Calibri" w:cs="Arial"/>
        <w:b/>
        <w:color w:val="808080"/>
        <w:sz w:val="24"/>
        <w:szCs w:val="24"/>
      </w:rPr>
    </w:pPr>
    <w:r w:rsidRPr="004063F3">
      <w:rPr>
        <w:rStyle w:val="slostrnky"/>
        <w:rFonts w:ascii="Calibri" w:hAnsi="Calibri" w:cs="Arial"/>
        <w:b/>
        <w:color w:val="808080"/>
        <w:sz w:val="24"/>
        <w:szCs w:val="24"/>
      </w:rPr>
      <w:fldChar w:fldCharType="begin"/>
    </w:r>
    <w:r w:rsidRPr="004063F3">
      <w:rPr>
        <w:rStyle w:val="slostrnky"/>
        <w:rFonts w:ascii="Calibri" w:hAnsi="Calibri" w:cs="Arial"/>
        <w:b/>
        <w:color w:val="808080"/>
        <w:sz w:val="24"/>
        <w:szCs w:val="24"/>
      </w:rPr>
      <w:instrText xml:space="preserve">PAGE  </w:instrText>
    </w:r>
    <w:r w:rsidRPr="004063F3">
      <w:rPr>
        <w:rStyle w:val="slostrnky"/>
        <w:rFonts w:ascii="Calibri" w:hAnsi="Calibri" w:cs="Arial"/>
        <w:b/>
        <w:color w:val="808080"/>
        <w:sz w:val="24"/>
        <w:szCs w:val="24"/>
      </w:rPr>
      <w:fldChar w:fldCharType="separate"/>
    </w:r>
    <w:r w:rsidR="00604D3E">
      <w:rPr>
        <w:rStyle w:val="slostrnky"/>
        <w:rFonts w:ascii="Calibri" w:hAnsi="Calibri" w:cs="Arial"/>
        <w:b/>
        <w:noProof/>
        <w:color w:val="808080"/>
        <w:sz w:val="24"/>
        <w:szCs w:val="24"/>
      </w:rPr>
      <w:t>2</w:t>
    </w:r>
    <w:r w:rsidRPr="004063F3">
      <w:rPr>
        <w:rStyle w:val="slostrnky"/>
        <w:rFonts w:ascii="Calibri" w:hAnsi="Calibri" w:cs="Arial"/>
        <w:b/>
        <w:color w:val="808080"/>
        <w:sz w:val="24"/>
        <w:szCs w:val="24"/>
      </w:rPr>
      <w:fldChar w:fldCharType="end"/>
    </w:r>
  </w:p>
  <w:p w:rsidR="004063F3" w:rsidRPr="004063F3" w:rsidRDefault="004063F3">
    <w:pPr>
      <w:pStyle w:val="Zpat"/>
      <w:rPr>
        <w:rFonts w:ascii="Calibri" w:hAnsi="Calibri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63F3" w:rsidRPr="004063F3" w:rsidRDefault="004063F3" w:rsidP="004063F3">
    <w:pPr>
      <w:pStyle w:val="Zpat"/>
      <w:tabs>
        <w:tab w:val="clear" w:pos="4536"/>
        <w:tab w:val="clear" w:pos="9072"/>
        <w:tab w:val="left" w:pos="709"/>
        <w:tab w:val="left" w:pos="4820"/>
        <w:tab w:val="left" w:pos="8789"/>
      </w:tabs>
      <w:rPr>
        <w:rFonts w:ascii="Calibri" w:hAnsi="Calibri"/>
        <w:b/>
        <w:color w:val="808080"/>
        <w:sz w:val="6"/>
        <w:szCs w:val="6"/>
      </w:rPr>
    </w:pPr>
  </w:p>
  <w:p w:rsidR="004063F3" w:rsidRPr="004063F3" w:rsidRDefault="004063F3">
    <w:pPr>
      <w:pStyle w:val="Zpat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5FB5" w:rsidRDefault="00305FB5" w:rsidP="004063F3">
      <w:pPr>
        <w:spacing w:line="240" w:lineRule="auto"/>
      </w:pPr>
      <w:r>
        <w:separator/>
      </w:r>
    </w:p>
  </w:footnote>
  <w:footnote w:type="continuationSeparator" w:id="0">
    <w:p w:rsidR="00305FB5" w:rsidRDefault="00305FB5" w:rsidP="004063F3">
      <w:pPr>
        <w:spacing w:line="240" w:lineRule="auto"/>
      </w:pPr>
      <w:r>
        <w:continuationSeparator/>
      </w:r>
    </w:p>
  </w:footnote>
  <w:footnote w:id="1">
    <w:p w:rsidR="00604D3E" w:rsidRDefault="00604D3E" w:rsidP="00604D3E">
      <w:pPr>
        <w:pStyle w:val="Textpoznpodarou"/>
      </w:pPr>
      <w:r w:rsidRPr="00AC2E92">
        <w:rPr>
          <w:rStyle w:val="Znakapoznpodarou"/>
          <w:sz w:val="18"/>
          <w:szCs w:val="18"/>
        </w:rPr>
        <w:footnoteRef/>
      </w:r>
      <w:r w:rsidRPr="00AC2E92">
        <w:rPr>
          <w:sz w:val="18"/>
          <w:szCs w:val="18"/>
        </w:rPr>
        <w:t xml:space="preserve"> </w:t>
      </w:r>
      <w:r w:rsidRPr="00D042F9">
        <w:rPr>
          <w:rFonts w:ascii="Calibri" w:hAnsi="Calibri"/>
          <w:sz w:val="18"/>
          <w:szCs w:val="18"/>
        </w:rPr>
        <w:t xml:space="preserve">Oprávněnou osobou se rozumí statutární zástupce </w:t>
      </w:r>
      <w:r>
        <w:rPr>
          <w:rFonts w:ascii="Calibri" w:hAnsi="Calibri"/>
          <w:sz w:val="18"/>
          <w:szCs w:val="18"/>
        </w:rPr>
        <w:t>dodavatele</w:t>
      </w:r>
      <w:r w:rsidRPr="00D042F9">
        <w:rPr>
          <w:rFonts w:ascii="Calibri" w:hAnsi="Calibri"/>
          <w:sz w:val="18"/>
          <w:szCs w:val="18"/>
        </w:rPr>
        <w:t xml:space="preserve">. Nebo statutárním zástupcem písemně pověřená osoba. V případě takového pověření musí být součástí nabídky plná moc, nebo jiný obdobný dokument, který uvádí rozsah oprávnění (zejména úkony za </w:t>
      </w:r>
      <w:r>
        <w:rPr>
          <w:rFonts w:ascii="Calibri" w:hAnsi="Calibri"/>
          <w:sz w:val="18"/>
          <w:szCs w:val="18"/>
        </w:rPr>
        <w:t>dodavatele</w:t>
      </w:r>
      <w:r w:rsidRPr="00D042F9">
        <w:rPr>
          <w:rFonts w:ascii="Calibri" w:hAnsi="Calibri"/>
          <w:sz w:val="18"/>
          <w:szCs w:val="18"/>
        </w:rPr>
        <w:t xml:space="preserve"> v tomto </w:t>
      </w:r>
      <w:r>
        <w:rPr>
          <w:rFonts w:ascii="Calibri" w:hAnsi="Calibri"/>
          <w:sz w:val="18"/>
          <w:szCs w:val="18"/>
        </w:rPr>
        <w:t>výběrovém</w:t>
      </w:r>
      <w:r w:rsidRPr="00D042F9">
        <w:rPr>
          <w:rFonts w:ascii="Calibri" w:hAnsi="Calibri"/>
          <w:sz w:val="18"/>
          <w:szCs w:val="18"/>
        </w:rPr>
        <w:t xml:space="preserve"> řízení) svěřená pověřené osobě, včetně podpisu statutárního zástupce </w:t>
      </w:r>
      <w:r>
        <w:rPr>
          <w:rFonts w:ascii="Calibri" w:hAnsi="Calibri"/>
          <w:sz w:val="18"/>
          <w:szCs w:val="18"/>
        </w:rPr>
        <w:t>dodavatele</w:t>
      </w:r>
      <w:r w:rsidRPr="00D042F9">
        <w:rPr>
          <w:rFonts w:ascii="Calibri" w:hAnsi="Calibri"/>
          <w:sz w:val="18"/>
          <w:szCs w:val="18"/>
        </w:rPr>
        <w:t xml:space="preserve"> na takové listině.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853" w:rsidRDefault="00D94853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853" w:rsidRDefault="00D94853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3D50" w:rsidRPr="00F31356" w:rsidRDefault="00253D50" w:rsidP="00253D50">
    <w:pPr>
      <w:pStyle w:val="Zhlav"/>
      <w:jc w:val="right"/>
      <w:rPr>
        <w:rFonts w:ascii="Calibri" w:hAnsi="Calibri"/>
      </w:rPr>
    </w:pPr>
    <w:r w:rsidRPr="00F31356">
      <w:rPr>
        <w:rFonts w:ascii="Calibri" w:hAnsi="Calibri"/>
      </w:rPr>
      <w:t xml:space="preserve">Příloha č. </w:t>
    </w:r>
    <w:r w:rsidR="00D94853">
      <w:rPr>
        <w:rFonts w:ascii="Calibri" w:hAnsi="Calibri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4DF"/>
    <w:rsid w:val="0000107D"/>
    <w:rsid w:val="0000166E"/>
    <w:rsid w:val="00006B15"/>
    <w:rsid w:val="00007147"/>
    <w:rsid w:val="00007B91"/>
    <w:rsid w:val="00010DD7"/>
    <w:rsid w:val="00014190"/>
    <w:rsid w:val="000145B0"/>
    <w:rsid w:val="00015521"/>
    <w:rsid w:val="00015D87"/>
    <w:rsid w:val="00025AB8"/>
    <w:rsid w:val="000260D0"/>
    <w:rsid w:val="00027283"/>
    <w:rsid w:val="00031AE8"/>
    <w:rsid w:val="000349A6"/>
    <w:rsid w:val="00037CFC"/>
    <w:rsid w:val="000505F0"/>
    <w:rsid w:val="00054BF9"/>
    <w:rsid w:val="0005592D"/>
    <w:rsid w:val="00065986"/>
    <w:rsid w:val="00072596"/>
    <w:rsid w:val="000775C8"/>
    <w:rsid w:val="0008626C"/>
    <w:rsid w:val="00092A73"/>
    <w:rsid w:val="000945AA"/>
    <w:rsid w:val="00095C76"/>
    <w:rsid w:val="000A7655"/>
    <w:rsid w:val="000B03BA"/>
    <w:rsid w:val="000B1032"/>
    <w:rsid w:val="000B231F"/>
    <w:rsid w:val="000B6846"/>
    <w:rsid w:val="000C0F6F"/>
    <w:rsid w:val="000C3B64"/>
    <w:rsid w:val="000C78FA"/>
    <w:rsid w:val="000C7C05"/>
    <w:rsid w:val="000D3426"/>
    <w:rsid w:val="000D7B36"/>
    <w:rsid w:val="000E452C"/>
    <w:rsid w:val="000E507F"/>
    <w:rsid w:val="000E77D2"/>
    <w:rsid w:val="000F31F7"/>
    <w:rsid w:val="001009E8"/>
    <w:rsid w:val="00107B04"/>
    <w:rsid w:val="001151EF"/>
    <w:rsid w:val="00116B94"/>
    <w:rsid w:val="00126571"/>
    <w:rsid w:val="00127923"/>
    <w:rsid w:val="00131C91"/>
    <w:rsid w:val="00140CCA"/>
    <w:rsid w:val="00140D9D"/>
    <w:rsid w:val="001454BC"/>
    <w:rsid w:val="00153FE4"/>
    <w:rsid w:val="00154018"/>
    <w:rsid w:val="0015466B"/>
    <w:rsid w:val="00164BE3"/>
    <w:rsid w:val="0017430F"/>
    <w:rsid w:val="00174D59"/>
    <w:rsid w:val="00176879"/>
    <w:rsid w:val="00182170"/>
    <w:rsid w:val="0018735F"/>
    <w:rsid w:val="00192CDD"/>
    <w:rsid w:val="001954BB"/>
    <w:rsid w:val="001A1402"/>
    <w:rsid w:val="001A270E"/>
    <w:rsid w:val="001B0179"/>
    <w:rsid w:val="001B0AEA"/>
    <w:rsid w:val="001B32F7"/>
    <w:rsid w:val="001C0575"/>
    <w:rsid w:val="001C34B5"/>
    <w:rsid w:val="001C3D46"/>
    <w:rsid w:val="001C55AB"/>
    <w:rsid w:val="001C55AC"/>
    <w:rsid w:val="001D4952"/>
    <w:rsid w:val="001D4F77"/>
    <w:rsid w:val="001E5DC7"/>
    <w:rsid w:val="001E68F2"/>
    <w:rsid w:val="001F1264"/>
    <w:rsid w:val="001F29B6"/>
    <w:rsid w:val="001F7A2B"/>
    <w:rsid w:val="002006E2"/>
    <w:rsid w:val="00202779"/>
    <w:rsid w:val="00203CDF"/>
    <w:rsid w:val="002041C7"/>
    <w:rsid w:val="0021521E"/>
    <w:rsid w:val="002218B5"/>
    <w:rsid w:val="00221C08"/>
    <w:rsid w:val="002245AD"/>
    <w:rsid w:val="002316A5"/>
    <w:rsid w:val="00236BEE"/>
    <w:rsid w:val="0024015F"/>
    <w:rsid w:val="0024145B"/>
    <w:rsid w:val="00245933"/>
    <w:rsid w:val="002502EB"/>
    <w:rsid w:val="002506B5"/>
    <w:rsid w:val="00253D50"/>
    <w:rsid w:val="0025620D"/>
    <w:rsid w:val="002618F2"/>
    <w:rsid w:val="00267976"/>
    <w:rsid w:val="00272304"/>
    <w:rsid w:val="0027478A"/>
    <w:rsid w:val="00274E93"/>
    <w:rsid w:val="0027682B"/>
    <w:rsid w:val="00277B82"/>
    <w:rsid w:val="00284B47"/>
    <w:rsid w:val="00284E35"/>
    <w:rsid w:val="002930C8"/>
    <w:rsid w:val="002950BC"/>
    <w:rsid w:val="00297C68"/>
    <w:rsid w:val="002A04BE"/>
    <w:rsid w:val="002A6E3A"/>
    <w:rsid w:val="002A722A"/>
    <w:rsid w:val="002B5291"/>
    <w:rsid w:val="002B6331"/>
    <w:rsid w:val="002C420D"/>
    <w:rsid w:val="002C6C34"/>
    <w:rsid w:val="002C734D"/>
    <w:rsid w:val="002D7897"/>
    <w:rsid w:val="002E0D66"/>
    <w:rsid w:val="002E6B36"/>
    <w:rsid w:val="00303314"/>
    <w:rsid w:val="00305B3D"/>
    <w:rsid w:val="00305FB5"/>
    <w:rsid w:val="0031119D"/>
    <w:rsid w:val="00314513"/>
    <w:rsid w:val="00317BE6"/>
    <w:rsid w:val="00323487"/>
    <w:rsid w:val="0032720D"/>
    <w:rsid w:val="00333AF1"/>
    <w:rsid w:val="003401FD"/>
    <w:rsid w:val="00341038"/>
    <w:rsid w:val="00341CB0"/>
    <w:rsid w:val="00347F5A"/>
    <w:rsid w:val="00360E53"/>
    <w:rsid w:val="0036316A"/>
    <w:rsid w:val="00364062"/>
    <w:rsid w:val="003640FD"/>
    <w:rsid w:val="003674F8"/>
    <w:rsid w:val="00367510"/>
    <w:rsid w:val="003721F2"/>
    <w:rsid w:val="00374BC4"/>
    <w:rsid w:val="00391700"/>
    <w:rsid w:val="003A1036"/>
    <w:rsid w:val="003A113B"/>
    <w:rsid w:val="003A74AF"/>
    <w:rsid w:val="003C0FAE"/>
    <w:rsid w:val="003C2096"/>
    <w:rsid w:val="003D0C6E"/>
    <w:rsid w:val="003D1C54"/>
    <w:rsid w:val="003D223D"/>
    <w:rsid w:val="003D709C"/>
    <w:rsid w:val="003E5EE4"/>
    <w:rsid w:val="003F14D3"/>
    <w:rsid w:val="003F2C9D"/>
    <w:rsid w:val="003F65B1"/>
    <w:rsid w:val="00400D7E"/>
    <w:rsid w:val="0040517B"/>
    <w:rsid w:val="004059B7"/>
    <w:rsid w:val="004063F3"/>
    <w:rsid w:val="00406898"/>
    <w:rsid w:val="00412986"/>
    <w:rsid w:val="00417A6A"/>
    <w:rsid w:val="00420C45"/>
    <w:rsid w:val="00432E1E"/>
    <w:rsid w:val="00435240"/>
    <w:rsid w:val="00452F1A"/>
    <w:rsid w:val="004550C5"/>
    <w:rsid w:val="00462608"/>
    <w:rsid w:val="0046285E"/>
    <w:rsid w:val="00463738"/>
    <w:rsid w:val="00470940"/>
    <w:rsid w:val="00477927"/>
    <w:rsid w:val="00477F2A"/>
    <w:rsid w:val="00483D3A"/>
    <w:rsid w:val="0048789E"/>
    <w:rsid w:val="0048791D"/>
    <w:rsid w:val="0049487C"/>
    <w:rsid w:val="004A0EE4"/>
    <w:rsid w:val="004A2C90"/>
    <w:rsid w:val="004A621B"/>
    <w:rsid w:val="004B1FFC"/>
    <w:rsid w:val="004B29B4"/>
    <w:rsid w:val="004B78AA"/>
    <w:rsid w:val="004C175A"/>
    <w:rsid w:val="004C1E30"/>
    <w:rsid w:val="004C39A9"/>
    <w:rsid w:val="004C72C7"/>
    <w:rsid w:val="004C7843"/>
    <w:rsid w:val="004D2255"/>
    <w:rsid w:val="004D2DBE"/>
    <w:rsid w:val="004D70D8"/>
    <w:rsid w:val="004E2141"/>
    <w:rsid w:val="004E46F1"/>
    <w:rsid w:val="005046F0"/>
    <w:rsid w:val="005070E3"/>
    <w:rsid w:val="00520017"/>
    <w:rsid w:val="00520664"/>
    <w:rsid w:val="0052150C"/>
    <w:rsid w:val="00524C2F"/>
    <w:rsid w:val="00526564"/>
    <w:rsid w:val="00537B5F"/>
    <w:rsid w:val="005408B8"/>
    <w:rsid w:val="005415A1"/>
    <w:rsid w:val="0054248D"/>
    <w:rsid w:val="00547756"/>
    <w:rsid w:val="00550883"/>
    <w:rsid w:val="00552AF1"/>
    <w:rsid w:val="00552FD1"/>
    <w:rsid w:val="005532AC"/>
    <w:rsid w:val="005542B7"/>
    <w:rsid w:val="00557D67"/>
    <w:rsid w:val="00570E7E"/>
    <w:rsid w:val="00572D2F"/>
    <w:rsid w:val="005731B9"/>
    <w:rsid w:val="00580394"/>
    <w:rsid w:val="0058048B"/>
    <w:rsid w:val="00580BD5"/>
    <w:rsid w:val="00596414"/>
    <w:rsid w:val="005A0BAC"/>
    <w:rsid w:val="005A4801"/>
    <w:rsid w:val="005B318A"/>
    <w:rsid w:val="005B45CA"/>
    <w:rsid w:val="005B4A86"/>
    <w:rsid w:val="005B53C9"/>
    <w:rsid w:val="005B5594"/>
    <w:rsid w:val="005B6E3C"/>
    <w:rsid w:val="005C116F"/>
    <w:rsid w:val="005C17BE"/>
    <w:rsid w:val="005C27A2"/>
    <w:rsid w:val="005C5419"/>
    <w:rsid w:val="005D4FAF"/>
    <w:rsid w:val="005D677E"/>
    <w:rsid w:val="005E1B9E"/>
    <w:rsid w:val="005F3ACB"/>
    <w:rsid w:val="005F51D8"/>
    <w:rsid w:val="005F52BE"/>
    <w:rsid w:val="005F64E9"/>
    <w:rsid w:val="005F7AEA"/>
    <w:rsid w:val="00603DAA"/>
    <w:rsid w:val="00604D3E"/>
    <w:rsid w:val="006071C4"/>
    <w:rsid w:val="006201A5"/>
    <w:rsid w:val="00626BDB"/>
    <w:rsid w:val="006320BD"/>
    <w:rsid w:val="00633887"/>
    <w:rsid w:val="00635B49"/>
    <w:rsid w:val="0063779F"/>
    <w:rsid w:val="006400C8"/>
    <w:rsid w:val="00644E78"/>
    <w:rsid w:val="00655247"/>
    <w:rsid w:val="00666D19"/>
    <w:rsid w:val="00680F9B"/>
    <w:rsid w:val="006824DF"/>
    <w:rsid w:val="00684156"/>
    <w:rsid w:val="00685120"/>
    <w:rsid w:val="00691771"/>
    <w:rsid w:val="006921F4"/>
    <w:rsid w:val="006959CD"/>
    <w:rsid w:val="00696EC9"/>
    <w:rsid w:val="006A600E"/>
    <w:rsid w:val="006B5BB6"/>
    <w:rsid w:val="006C4889"/>
    <w:rsid w:val="006C56FD"/>
    <w:rsid w:val="006D2852"/>
    <w:rsid w:val="006E5E38"/>
    <w:rsid w:val="006E5F5E"/>
    <w:rsid w:val="006F0C1B"/>
    <w:rsid w:val="006F0DA6"/>
    <w:rsid w:val="006F3680"/>
    <w:rsid w:val="006F63D2"/>
    <w:rsid w:val="006F785A"/>
    <w:rsid w:val="0070226C"/>
    <w:rsid w:val="0070600A"/>
    <w:rsid w:val="00710158"/>
    <w:rsid w:val="00711A45"/>
    <w:rsid w:val="00717B2F"/>
    <w:rsid w:val="00725395"/>
    <w:rsid w:val="00732129"/>
    <w:rsid w:val="00734EFF"/>
    <w:rsid w:val="00737408"/>
    <w:rsid w:val="00740F09"/>
    <w:rsid w:val="00742F1D"/>
    <w:rsid w:val="00753F9E"/>
    <w:rsid w:val="00755B63"/>
    <w:rsid w:val="007715A4"/>
    <w:rsid w:val="007767C0"/>
    <w:rsid w:val="00782492"/>
    <w:rsid w:val="00790120"/>
    <w:rsid w:val="007979C9"/>
    <w:rsid w:val="007A0A7A"/>
    <w:rsid w:val="007A2968"/>
    <w:rsid w:val="007A4768"/>
    <w:rsid w:val="007A4DCB"/>
    <w:rsid w:val="007A5846"/>
    <w:rsid w:val="007B4748"/>
    <w:rsid w:val="007C2F22"/>
    <w:rsid w:val="007C7904"/>
    <w:rsid w:val="007D1587"/>
    <w:rsid w:val="007D4F43"/>
    <w:rsid w:val="007D5B4F"/>
    <w:rsid w:val="007E7F02"/>
    <w:rsid w:val="007F04A4"/>
    <w:rsid w:val="007F0AA6"/>
    <w:rsid w:val="007F140F"/>
    <w:rsid w:val="007F3065"/>
    <w:rsid w:val="007F6E01"/>
    <w:rsid w:val="007F7798"/>
    <w:rsid w:val="00806B5A"/>
    <w:rsid w:val="00814C41"/>
    <w:rsid w:val="00822CE3"/>
    <w:rsid w:val="00823EFD"/>
    <w:rsid w:val="008260A5"/>
    <w:rsid w:val="00826122"/>
    <w:rsid w:val="008300DF"/>
    <w:rsid w:val="00832161"/>
    <w:rsid w:val="008366C6"/>
    <w:rsid w:val="0084450B"/>
    <w:rsid w:val="008447DF"/>
    <w:rsid w:val="00846CB9"/>
    <w:rsid w:val="00851705"/>
    <w:rsid w:val="008524A0"/>
    <w:rsid w:val="0085673B"/>
    <w:rsid w:val="008625D9"/>
    <w:rsid w:val="00863297"/>
    <w:rsid w:val="00864528"/>
    <w:rsid w:val="00884C1C"/>
    <w:rsid w:val="008903CE"/>
    <w:rsid w:val="008923F1"/>
    <w:rsid w:val="00896C22"/>
    <w:rsid w:val="008A5877"/>
    <w:rsid w:val="008C1659"/>
    <w:rsid w:val="008C23D0"/>
    <w:rsid w:val="008D12E7"/>
    <w:rsid w:val="008E6B46"/>
    <w:rsid w:val="008E7EE8"/>
    <w:rsid w:val="008F224F"/>
    <w:rsid w:val="008F310C"/>
    <w:rsid w:val="00901C5E"/>
    <w:rsid w:val="009043AD"/>
    <w:rsid w:val="009074B9"/>
    <w:rsid w:val="009132EE"/>
    <w:rsid w:val="009179EC"/>
    <w:rsid w:val="00917B22"/>
    <w:rsid w:val="00921A9A"/>
    <w:rsid w:val="0092464E"/>
    <w:rsid w:val="00926DD5"/>
    <w:rsid w:val="00930160"/>
    <w:rsid w:val="00934D7B"/>
    <w:rsid w:val="00935229"/>
    <w:rsid w:val="00936B2B"/>
    <w:rsid w:val="00940E28"/>
    <w:rsid w:val="0094588E"/>
    <w:rsid w:val="00953DB4"/>
    <w:rsid w:val="00957A53"/>
    <w:rsid w:val="00967DA6"/>
    <w:rsid w:val="00972B20"/>
    <w:rsid w:val="009812AD"/>
    <w:rsid w:val="00981758"/>
    <w:rsid w:val="00985DEA"/>
    <w:rsid w:val="00985F13"/>
    <w:rsid w:val="00987EA8"/>
    <w:rsid w:val="00991A75"/>
    <w:rsid w:val="00992DE2"/>
    <w:rsid w:val="00993617"/>
    <w:rsid w:val="009977B5"/>
    <w:rsid w:val="009A14F8"/>
    <w:rsid w:val="009A340E"/>
    <w:rsid w:val="009A3872"/>
    <w:rsid w:val="009B07F4"/>
    <w:rsid w:val="009B4E04"/>
    <w:rsid w:val="009C1D41"/>
    <w:rsid w:val="009C3459"/>
    <w:rsid w:val="009D03B8"/>
    <w:rsid w:val="009E00DF"/>
    <w:rsid w:val="009E08A4"/>
    <w:rsid w:val="009E1388"/>
    <w:rsid w:val="009E598A"/>
    <w:rsid w:val="009F6E49"/>
    <w:rsid w:val="00A02432"/>
    <w:rsid w:val="00A148A8"/>
    <w:rsid w:val="00A1795A"/>
    <w:rsid w:val="00A21389"/>
    <w:rsid w:val="00A24A2A"/>
    <w:rsid w:val="00A32C97"/>
    <w:rsid w:val="00A47FA7"/>
    <w:rsid w:val="00A5108C"/>
    <w:rsid w:val="00A5431C"/>
    <w:rsid w:val="00A54EED"/>
    <w:rsid w:val="00A61166"/>
    <w:rsid w:val="00A64A5A"/>
    <w:rsid w:val="00A70A84"/>
    <w:rsid w:val="00A76B89"/>
    <w:rsid w:val="00A828AF"/>
    <w:rsid w:val="00A84A6A"/>
    <w:rsid w:val="00A86795"/>
    <w:rsid w:val="00A900C2"/>
    <w:rsid w:val="00A91BDF"/>
    <w:rsid w:val="00A97522"/>
    <w:rsid w:val="00AA030C"/>
    <w:rsid w:val="00AB18D2"/>
    <w:rsid w:val="00AB3EE4"/>
    <w:rsid w:val="00AB5BD1"/>
    <w:rsid w:val="00AB6A99"/>
    <w:rsid w:val="00AC2600"/>
    <w:rsid w:val="00AC5261"/>
    <w:rsid w:val="00AC5E9E"/>
    <w:rsid w:val="00AD3C3F"/>
    <w:rsid w:val="00AD4424"/>
    <w:rsid w:val="00AE027E"/>
    <w:rsid w:val="00AE4D09"/>
    <w:rsid w:val="00AE72AE"/>
    <w:rsid w:val="00AE7684"/>
    <w:rsid w:val="00AE7D87"/>
    <w:rsid w:val="00AF4FDB"/>
    <w:rsid w:val="00AF5155"/>
    <w:rsid w:val="00AF6FD1"/>
    <w:rsid w:val="00B013BC"/>
    <w:rsid w:val="00B0641E"/>
    <w:rsid w:val="00B1790F"/>
    <w:rsid w:val="00B20A99"/>
    <w:rsid w:val="00B228BD"/>
    <w:rsid w:val="00B24E63"/>
    <w:rsid w:val="00B27AA9"/>
    <w:rsid w:val="00B324D7"/>
    <w:rsid w:val="00B33937"/>
    <w:rsid w:val="00B36439"/>
    <w:rsid w:val="00B37B1F"/>
    <w:rsid w:val="00B438F8"/>
    <w:rsid w:val="00B44B02"/>
    <w:rsid w:val="00B45F5F"/>
    <w:rsid w:val="00B51C97"/>
    <w:rsid w:val="00B53E0A"/>
    <w:rsid w:val="00B577C2"/>
    <w:rsid w:val="00B61A9A"/>
    <w:rsid w:val="00B63193"/>
    <w:rsid w:val="00B676C9"/>
    <w:rsid w:val="00B74BDC"/>
    <w:rsid w:val="00B7587F"/>
    <w:rsid w:val="00B8248F"/>
    <w:rsid w:val="00B915D9"/>
    <w:rsid w:val="00B9765D"/>
    <w:rsid w:val="00BA3F95"/>
    <w:rsid w:val="00BB01DF"/>
    <w:rsid w:val="00BB1C2B"/>
    <w:rsid w:val="00BB533A"/>
    <w:rsid w:val="00BC1B89"/>
    <w:rsid w:val="00BC5C0A"/>
    <w:rsid w:val="00BD284F"/>
    <w:rsid w:val="00BD32C8"/>
    <w:rsid w:val="00BD5AAD"/>
    <w:rsid w:val="00BE2577"/>
    <w:rsid w:val="00BF02FC"/>
    <w:rsid w:val="00BF494E"/>
    <w:rsid w:val="00BF6F1D"/>
    <w:rsid w:val="00BF6FCC"/>
    <w:rsid w:val="00C02681"/>
    <w:rsid w:val="00C02BE6"/>
    <w:rsid w:val="00C036B4"/>
    <w:rsid w:val="00C05322"/>
    <w:rsid w:val="00C06B15"/>
    <w:rsid w:val="00C07364"/>
    <w:rsid w:val="00C10A1E"/>
    <w:rsid w:val="00C1168E"/>
    <w:rsid w:val="00C272CA"/>
    <w:rsid w:val="00C303F9"/>
    <w:rsid w:val="00C32C15"/>
    <w:rsid w:val="00C4159E"/>
    <w:rsid w:val="00C448F7"/>
    <w:rsid w:val="00C533CB"/>
    <w:rsid w:val="00C61494"/>
    <w:rsid w:val="00C61C2A"/>
    <w:rsid w:val="00C63D1F"/>
    <w:rsid w:val="00C64B7E"/>
    <w:rsid w:val="00C70DE4"/>
    <w:rsid w:val="00C7101C"/>
    <w:rsid w:val="00C72FFC"/>
    <w:rsid w:val="00C7722E"/>
    <w:rsid w:val="00C81131"/>
    <w:rsid w:val="00C81D63"/>
    <w:rsid w:val="00C84907"/>
    <w:rsid w:val="00C85272"/>
    <w:rsid w:val="00C95295"/>
    <w:rsid w:val="00CA0F85"/>
    <w:rsid w:val="00CA6973"/>
    <w:rsid w:val="00CB3AB1"/>
    <w:rsid w:val="00CB4EB5"/>
    <w:rsid w:val="00CB78C4"/>
    <w:rsid w:val="00CC36CB"/>
    <w:rsid w:val="00CC6546"/>
    <w:rsid w:val="00CC76B9"/>
    <w:rsid w:val="00CD4701"/>
    <w:rsid w:val="00CD784F"/>
    <w:rsid w:val="00CE2E3E"/>
    <w:rsid w:val="00CF3A02"/>
    <w:rsid w:val="00CF5961"/>
    <w:rsid w:val="00CF6D39"/>
    <w:rsid w:val="00D04A95"/>
    <w:rsid w:val="00D06B6E"/>
    <w:rsid w:val="00D078C8"/>
    <w:rsid w:val="00D1214B"/>
    <w:rsid w:val="00D13929"/>
    <w:rsid w:val="00D13D2E"/>
    <w:rsid w:val="00D173F8"/>
    <w:rsid w:val="00D21B7A"/>
    <w:rsid w:val="00D22B4B"/>
    <w:rsid w:val="00D5365D"/>
    <w:rsid w:val="00D542D5"/>
    <w:rsid w:val="00D55940"/>
    <w:rsid w:val="00D7625A"/>
    <w:rsid w:val="00D77325"/>
    <w:rsid w:val="00D85950"/>
    <w:rsid w:val="00D92184"/>
    <w:rsid w:val="00D92310"/>
    <w:rsid w:val="00D9397C"/>
    <w:rsid w:val="00D93C2F"/>
    <w:rsid w:val="00D94853"/>
    <w:rsid w:val="00DA06FA"/>
    <w:rsid w:val="00DC5BF8"/>
    <w:rsid w:val="00DC7889"/>
    <w:rsid w:val="00DD4469"/>
    <w:rsid w:val="00DE4B7E"/>
    <w:rsid w:val="00DE4F45"/>
    <w:rsid w:val="00DE702F"/>
    <w:rsid w:val="00DF6922"/>
    <w:rsid w:val="00DF695B"/>
    <w:rsid w:val="00E0302E"/>
    <w:rsid w:val="00E03C52"/>
    <w:rsid w:val="00E05104"/>
    <w:rsid w:val="00E055B4"/>
    <w:rsid w:val="00E05C5B"/>
    <w:rsid w:val="00E06A23"/>
    <w:rsid w:val="00E12958"/>
    <w:rsid w:val="00E1606F"/>
    <w:rsid w:val="00E24635"/>
    <w:rsid w:val="00E3126D"/>
    <w:rsid w:val="00E31694"/>
    <w:rsid w:val="00E31C48"/>
    <w:rsid w:val="00E41BBD"/>
    <w:rsid w:val="00E462B6"/>
    <w:rsid w:val="00E46363"/>
    <w:rsid w:val="00E50743"/>
    <w:rsid w:val="00E53D88"/>
    <w:rsid w:val="00E53D8C"/>
    <w:rsid w:val="00E5432B"/>
    <w:rsid w:val="00E5494E"/>
    <w:rsid w:val="00E60698"/>
    <w:rsid w:val="00E64E8F"/>
    <w:rsid w:val="00E65681"/>
    <w:rsid w:val="00E6594A"/>
    <w:rsid w:val="00E77BF9"/>
    <w:rsid w:val="00EA3083"/>
    <w:rsid w:val="00EA318E"/>
    <w:rsid w:val="00EA6537"/>
    <w:rsid w:val="00EA6E72"/>
    <w:rsid w:val="00EB0893"/>
    <w:rsid w:val="00EB487F"/>
    <w:rsid w:val="00EB48CE"/>
    <w:rsid w:val="00EB76F0"/>
    <w:rsid w:val="00EC25EA"/>
    <w:rsid w:val="00EC3073"/>
    <w:rsid w:val="00EC7EDB"/>
    <w:rsid w:val="00ED1CB2"/>
    <w:rsid w:val="00ED43AB"/>
    <w:rsid w:val="00ED5A30"/>
    <w:rsid w:val="00ED7DE3"/>
    <w:rsid w:val="00EE0C7F"/>
    <w:rsid w:val="00EE63E0"/>
    <w:rsid w:val="00EF2E46"/>
    <w:rsid w:val="00F0012F"/>
    <w:rsid w:val="00F02D1C"/>
    <w:rsid w:val="00F10430"/>
    <w:rsid w:val="00F113E7"/>
    <w:rsid w:val="00F1769C"/>
    <w:rsid w:val="00F2323E"/>
    <w:rsid w:val="00F23EB2"/>
    <w:rsid w:val="00F269E0"/>
    <w:rsid w:val="00F31356"/>
    <w:rsid w:val="00F35D4B"/>
    <w:rsid w:val="00F456EF"/>
    <w:rsid w:val="00F505E5"/>
    <w:rsid w:val="00F570FC"/>
    <w:rsid w:val="00F60617"/>
    <w:rsid w:val="00F623B8"/>
    <w:rsid w:val="00F654C3"/>
    <w:rsid w:val="00F739D3"/>
    <w:rsid w:val="00F824FE"/>
    <w:rsid w:val="00F837C8"/>
    <w:rsid w:val="00F84C1B"/>
    <w:rsid w:val="00F84D1F"/>
    <w:rsid w:val="00F8649F"/>
    <w:rsid w:val="00F86C9B"/>
    <w:rsid w:val="00F908EC"/>
    <w:rsid w:val="00F95BBB"/>
    <w:rsid w:val="00FA46B9"/>
    <w:rsid w:val="00FA5C36"/>
    <w:rsid w:val="00FA604C"/>
    <w:rsid w:val="00FA6F45"/>
    <w:rsid w:val="00FC0B84"/>
    <w:rsid w:val="00FC61E0"/>
    <w:rsid w:val="00FD2C46"/>
    <w:rsid w:val="00FD2F71"/>
    <w:rsid w:val="00FD4BC0"/>
    <w:rsid w:val="00FE3E8B"/>
    <w:rsid w:val="00FE6D67"/>
    <w:rsid w:val="00FF218F"/>
    <w:rsid w:val="00FF3055"/>
    <w:rsid w:val="00FF4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C61E0"/>
    <w:pPr>
      <w:spacing w:line="312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4063F3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063F3"/>
  </w:style>
  <w:style w:type="paragraph" w:styleId="Zpat">
    <w:name w:val="footer"/>
    <w:basedOn w:val="Normln"/>
    <w:link w:val="ZpatChar"/>
    <w:unhideWhenUsed/>
    <w:rsid w:val="004063F3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4063F3"/>
  </w:style>
  <w:style w:type="paragraph" w:styleId="Textbubliny">
    <w:name w:val="Balloon Text"/>
    <w:basedOn w:val="Normln"/>
    <w:link w:val="TextbublinyChar"/>
    <w:uiPriority w:val="99"/>
    <w:semiHidden/>
    <w:unhideWhenUsed/>
    <w:rsid w:val="004063F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4063F3"/>
    <w:rPr>
      <w:rFonts w:ascii="Tahoma" w:hAnsi="Tahoma" w:cs="Tahoma"/>
      <w:sz w:val="16"/>
      <w:szCs w:val="16"/>
    </w:rPr>
  </w:style>
  <w:style w:type="character" w:styleId="slostrnky">
    <w:name w:val="page number"/>
    <w:basedOn w:val="Standardnpsmoodstavce"/>
    <w:rsid w:val="004063F3"/>
  </w:style>
  <w:style w:type="table" w:styleId="Mkatabulky">
    <w:name w:val="Table Grid"/>
    <w:basedOn w:val="Normlntabulka"/>
    <w:uiPriority w:val="59"/>
    <w:rsid w:val="0086452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poznpodarou">
    <w:name w:val="footnote text"/>
    <w:aliases w:val="Schriftart: 9 pt,Schriftart: 10 pt,Schriftart: 8 pt,pozn. pod čarou,Footnote"/>
    <w:basedOn w:val="Normln"/>
    <w:link w:val="TextpoznpodarouChar"/>
    <w:uiPriority w:val="99"/>
    <w:semiHidden/>
    <w:unhideWhenUsed/>
    <w:rsid w:val="00864528"/>
    <w:rPr>
      <w:sz w:val="20"/>
      <w:szCs w:val="20"/>
    </w:rPr>
  </w:style>
  <w:style w:type="character" w:customStyle="1" w:styleId="TextpoznpodarouChar">
    <w:name w:val="Text pozn. pod čarou Char"/>
    <w:aliases w:val="Schriftart: 9 pt Char,Schriftart: 10 pt Char,Schriftart: 8 pt Char,pozn. pod čarou Char,Footnote Char"/>
    <w:link w:val="Textpoznpodarou"/>
    <w:uiPriority w:val="99"/>
    <w:semiHidden/>
    <w:rsid w:val="00864528"/>
    <w:rPr>
      <w:lang w:eastAsia="en-US"/>
    </w:rPr>
  </w:style>
  <w:style w:type="character" w:styleId="Znakapoznpodarou">
    <w:name w:val="footnote reference"/>
    <w:uiPriority w:val="99"/>
    <w:semiHidden/>
    <w:unhideWhenUsed/>
    <w:rsid w:val="0086452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C61E0"/>
    <w:pPr>
      <w:spacing w:line="312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4063F3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063F3"/>
  </w:style>
  <w:style w:type="paragraph" w:styleId="Zpat">
    <w:name w:val="footer"/>
    <w:basedOn w:val="Normln"/>
    <w:link w:val="ZpatChar"/>
    <w:unhideWhenUsed/>
    <w:rsid w:val="004063F3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4063F3"/>
  </w:style>
  <w:style w:type="paragraph" w:styleId="Textbubliny">
    <w:name w:val="Balloon Text"/>
    <w:basedOn w:val="Normln"/>
    <w:link w:val="TextbublinyChar"/>
    <w:uiPriority w:val="99"/>
    <w:semiHidden/>
    <w:unhideWhenUsed/>
    <w:rsid w:val="004063F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4063F3"/>
    <w:rPr>
      <w:rFonts w:ascii="Tahoma" w:hAnsi="Tahoma" w:cs="Tahoma"/>
      <w:sz w:val="16"/>
      <w:szCs w:val="16"/>
    </w:rPr>
  </w:style>
  <w:style w:type="character" w:styleId="slostrnky">
    <w:name w:val="page number"/>
    <w:basedOn w:val="Standardnpsmoodstavce"/>
    <w:rsid w:val="004063F3"/>
  </w:style>
  <w:style w:type="table" w:styleId="Mkatabulky">
    <w:name w:val="Table Grid"/>
    <w:basedOn w:val="Normlntabulka"/>
    <w:uiPriority w:val="59"/>
    <w:rsid w:val="0086452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poznpodarou">
    <w:name w:val="footnote text"/>
    <w:aliases w:val="Schriftart: 9 pt,Schriftart: 10 pt,Schriftart: 8 pt,pozn. pod čarou,Footnote"/>
    <w:basedOn w:val="Normln"/>
    <w:link w:val="TextpoznpodarouChar"/>
    <w:uiPriority w:val="99"/>
    <w:semiHidden/>
    <w:unhideWhenUsed/>
    <w:rsid w:val="00864528"/>
    <w:rPr>
      <w:sz w:val="20"/>
      <w:szCs w:val="20"/>
    </w:rPr>
  </w:style>
  <w:style w:type="character" w:customStyle="1" w:styleId="TextpoznpodarouChar">
    <w:name w:val="Text pozn. pod čarou Char"/>
    <w:aliases w:val="Schriftart: 9 pt Char,Schriftart: 10 pt Char,Schriftart: 8 pt Char,pozn. pod čarou Char,Footnote Char"/>
    <w:link w:val="Textpoznpodarou"/>
    <w:uiPriority w:val="99"/>
    <w:semiHidden/>
    <w:rsid w:val="00864528"/>
    <w:rPr>
      <w:lang w:eastAsia="en-US"/>
    </w:rPr>
  </w:style>
  <w:style w:type="character" w:styleId="Znakapoznpodarou">
    <w:name w:val="footnote reference"/>
    <w:uiPriority w:val="99"/>
    <w:semiHidden/>
    <w:unhideWhenUsed/>
    <w:rsid w:val="008645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server.garantacz.local\SPOLECNE\Grafika,%20tiskoviny%20GARANTA%20CZ\Hlavi&#269;kov&#253;%20pap&#237;r.dot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6C0741-0A59-4503-8E7B-45A31E474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Hlavičkový papír.dot</Template>
  <TotalTime>1</TotalTime>
  <Pages>1</Pages>
  <Words>146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zemlickova</dc:creator>
  <cp:lastModifiedBy>MM</cp:lastModifiedBy>
  <cp:revision>2</cp:revision>
  <cp:lastPrinted>2010-02-05T07:06:00Z</cp:lastPrinted>
  <dcterms:created xsi:type="dcterms:W3CDTF">2023-03-08T13:19:00Z</dcterms:created>
  <dcterms:modified xsi:type="dcterms:W3CDTF">2023-03-08T13:19:00Z</dcterms:modified>
</cp:coreProperties>
</file>